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2FD91F" w14:textId="2A270DCF" w:rsidR="00833726" w:rsidRPr="004A24A4" w:rsidRDefault="00833726" w:rsidP="00D04F9C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4A24A4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7499890" wp14:editId="547794B7">
                <wp:extent cx="6552403" cy="976807"/>
                <wp:effectExtent l="0" t="0" r="5842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403" cy="976807"/>
                          <a:chOff x="76688" y="27549"/>
                          <a:chExt cx="664977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08320" cy="1233673"/>
                            <a:chOff x="81420" y="27549"/>
                            <a:chExt cx="181374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26067" y="147296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1806672D" w:rsidR="00084F36" w:rsidRDefault="00084F36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Đại số </w:t>
                                </w:r>
                                <w:r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084F36" w:rsidRPr="00EF47DA" w:rsidRDefault="00084F36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054656" cy="680679"/>
                            <a:chOff x="1671807" y="349901"/>
                            <a:chExt cx="5237659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37659" cy="681670"/>
                              <a:chOff x="1671807" y="349901"/>
                              <a:chExt cx="5237659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4"/>
                                <a:ext cx="5133776" cy="552814"/>
                                <a:chOff x="1775690" y="428184"/>
                                <a:chExt cx="5133776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4"/>
                                  <a:ext cx="5025762" cy="552814"/>
                                  <a:chOff x="1883704" y="428148"/>
                                  <a:chExt cx="5025762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3905128" cy="485775"/>
                                    <a:chOff x="2905011" y="465461"/>
                                    <a:chExt cx="3905128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526689"/>
                                      <a:ext cx="3887052" cy="384992"/>
                                      <a:chOff x="2923087" y="526689"/>
                                      <a:chExt cx="3887052" cy="38499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9620" y="526689"/>
                                        <a:ext cx="3760519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7F39CB78" w:rsidR="00084F36" w:rsidRPr="001F1853" w:rsidRDefault="00084F36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1F1853"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CÁC TẬP HỢP SỐ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01B2BE9F" w:rsidR="00084F36" w:rsidRDefault="00084F36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➃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15.95pt;height:76.9pt;mso-position-horizontal-relative:char;mso-position-vertical-relative:line" coordorigin="766,275" coordsize="6649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">
                <v:group id="Group 19" o:spid="_x0000_s1027" style="position:absolute;left:766;top:275;width:17084;height:12337" coordorigin="814,275" coordsize="18137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260;top:1472;width:15691;height:53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1806672D" w:rsidR="00084F36" w:rsidRDefault="00084F36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Đại số </w:t>
                          </w:r>
                          <w:r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084F36" w:rsidRPr="00EF47DA" w:rsidRDefault="00084F36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0546;height:680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376;height:681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1338;height:5528" coordorigin="17756,4281" coordsize="51337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0257;height:5528" coordorigin="18837,4281" coordsize="50257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39051;height:4858" coordorigin="29050,4654" coordsize="390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5266;width:38871;height:3850" coordorigin="29230,5266" coordsize="38870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96;top:5266;width:37605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" adj="21310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7F39CB78" w:rsidR="00084F36" w:rsidRPr="001F1853" w:rsidRDefault="00084F36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1F1853"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CÁC TẬP HỢP SỐ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01B2BE9F" w:rsidR="00084F36" w:rsidRDefault="00084F36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➃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4A24A4" w:rsidRDefault="00EC5D1C" w:rsidP="00D04F9C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084F36" w:rsidRPr="00531501" w:rsidRDefault="00084F36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084F36" w:rsidRDefault="00084F36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084F36" w:rsidRDefault="00084F36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084F36" w:rsidRPr="00531501" w:rsidRDefault="00084F36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084F36" w:rsidRDefault="00084F36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084F36" w:rsidRDefault="00084F36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679F5C81" w:rsidR="00EC5D1C" w:rsidRPr="004A24A4" w:rsidRDefault="00C12161" w:rsidP="00D04F9C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3676BA4A">
                <wp:extent cx="6602680" cy="4987637"/>
                <wp:effectExtent l="0" t="0" r="27305" b="2286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2680" cy="4987637"/>
                          <a:chOff x="0" y="-23"/>
                          <a:chExt cx="6501130" cy="2333572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0" y="-23"/>
                            <a:ext cx="6501130" cy="233357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71E5626" w:rsidR="00084F36" w:rsidRPr="00162692" w:rsidRDefault="00084F36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9751" w:type="dxa"/>
                                <w:tblBorders>
                                  <w:top w:val="dashSmallGap" w:sz="4" w:space="0" w:color="0000CC"/>
                                  <w:left w:val="dashDotStroked" w:sz="24" w:space="0" w:color="FF0000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499"/>
                                <w:gridCol w:w="4252"/>
                              </w:tblGrid>
                              <w:tr w:rsidR="00084F36" w14:paraId="31E36C9E" w14:textId="77777777" w:rsidTr="0044425E">
                                <w:trPr>
                                  <w:trHeight w:val="2002"/>
                                </w:trPr>
                                <w:tc>
                                  <w:tcPr>
                                    <w:tcW w:w="5499" w:type="dxa"/>
                                    <w:shd w:val="clear" w:color="auto" w:fill="FFFFFF"/>
                                  </w:tcPr>
                                  <w:p w14:paraId="121F363C" w14:textId="77777777" w:rsidR="00084F36" w:rsidRPr="00450B31" w:rsidRDefault="00084F36" w:rsidP="0044425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8506A5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 w:rsidRPr="005E6A8D">
                                      <w:rPr>
                                        <w:rFonts w:ascii="Yu Mincho" w:eastAsia="Yu Mincho" w:hAnsi="Yu Mincho" w:cs="Chu Van An" w:hint="eastAsia"/>
                                        <w:color w:val="660066"/>
                                        <w:kern w:val="24"/>
                                        <w:sz w:val="28"/>
                                        <w:szCs w:val="28"/>
                                      </w:rPr>
                                      <w:t>➊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.</w:t>
                                    </w:r>
                                    <w:r w:rsidRPr="00450B31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Các tập hợp số đã học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52704F59" w14:textId="77777777" w:rsidR="00084F36" w:rsidRPr="00DD5397" w:rsidRDefault="00084F36" w:rsidP="003D49A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N</w:t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  <w:vertAlign w:val="superscript"/>
                                      </w:rPr>
                                      <w:t>*</w:t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= {1, 2, 3, …}</w:t>
                                    </w:r>
                                  </w:p>
                                  <w:p w14:paraId="39A0E1F9" w14:textId="77777777" w:rsidR="00084F36" w:rsidRPr="00DD5397" w:rsidRDefault="00084F36" w:rsidP="003D49A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N = {0, 1, 2, 3, …}</w:t>
                                    </w:r>
                                  </w:p>
                                  <w:p w14:paraId="6C09E2B9" w14:textId="77777777" w:rsidR="00084F36" w:rsidRPr="00DD5397" w:rsidRDefault="00084F36" w:rsidP="003D49A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Z = {…, –3, –2, –1, 0, 1, 2, …}</w:t>
                                    </w:r>
                                  </w:p>
                                  <w:p w14:paraId="524BC82B" w14:textId="77777777" w:rsidR="00084F36" w:rsidRPr="00DD5397" w:rsidRDefault="00084F36" w:rsidP="003D49A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Q = {a/b / a, b 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Z, b ≠ 0}</w:t>
                                    </w:r>
                                  </w:p>
                                  <w:p w14:paraId="404B084A" w14:textId="77777777" w:rsidR="00084F36" w:rsidRPr="00DD5397" w:rsidRDefault="00084F36" w:rsidP="003D49A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R: gồm các số hữu tỉ và vô tỉ</w:t>
                                    </w:r>
                                  </w:p>
                                  <w:p w14:paraId="1989E397" w14:textId="77777777" w:rsidR="00084F36" w:rsidRPr="004754E1" w:rsidRDefault="00084F36" w:rsidP="0044425E">
                                    <w:pPr>
                                      <w:ind w:firstLine="36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252" w:type="dxa"/>
                                  </w:tcPr>
                                  <w:p w14:paraId="59ECD020" w14:textId="77777777" w:rsidR="00084F36" w:rsidRDefault="00084F36" w:rsidP="0044425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CF94545" w14:textId="77777777" w:rsidR="00084F36" w:rsidRDefault="00084F36" w:rsidP="0044425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CCAA94F" wp14:editId="4FE88251">
                                          <wp:extent cx="2189585" cy="902525"/>
                                          <wp:effectExtent l="0" t="0" r="1270" b="0"/>
                                          <wp:docPr id="108" name="Picture 108" descr="Các dạng toán về Tập hợp và bài tập vận dụng - toán lớp 1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067" descr="Các dạng toán về Tập hợp và bài tập vận dụng - toán lớp 1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93771" cy="9042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084F36" w14:paraId="11B61548" w14:textId="77777777" w:rsidTr="0044425E">
                                <w:trPr>
                                  <w:trHeight w:val="5114"/>
                                </w:trPr>
                                <w:tc>
                                  <w:tcPr>
                                    <w:tcW w:w="5499" w:type="dxa"/>
                                    <w:shd w:val="clear" w:color="auto" w:fill="FFFFFF"/>
                                  </w:tcPr>
                                  <w:p w14:paraId="6C1D7717" w14:textId="77777777" w:rsidR="00084F36" w:rsidRPr="00450B31" w:rsidRDefault="00084F36" w:rsidP="0044425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506A5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 w:rsidRPr="005E6A8D">
                                      <w:rPr>
                                        <w:rFonts w:ascii="Yu Mincho" w:eastAsia="Yu Mincho" w:hAnsi="Yu Mincho" w:cs="Chu Van An" w:hint="eastAsia"/>
                                        <w:color w:val="660066"/>
                                        <w:kern w:val="24"/>
                                        <w:sz w:val="28"/>
                                        <w:szCs w:val="28"/>
                                      </w:rPr>
                                      <w:t>➋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.</w:t>
                                    </w:r>
                                    <w:r w:rsidRPr="00450B31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Các tập con thường dùng của R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416E9295" w14:textId="77777777" w:rsidR="00084F36" w:rsidRPr="00450B31" w:rsidRDefault="00084F36" w:rsidP="0044425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C1018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B7"/>
                                    </w:r>
                                    <w:r w:rsidRPr="00450B31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Khoảng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49FA4741" w14:textId="77777777" w:rsidR="00084F36" w:rsidRDefault="00084F36" w:rsidP="003D49A2">
                                    <w:pPr>
                                      <w:pStyle w:val="ListParagraph"/>
                                      <w:numPr>
                                        <w:ilvl w:val="1"/>
                                        <w:numId w:val="5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(–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A5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;+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A5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) = R</w:t>
                                    </w:r>
                                  </w:p>
                                  <w:p w14:paraId="218C5C63" w14:textId="77777777" w:rsidR="00084F36" w:rsidRPr="00DD5397" w:rsidRDefault="00084F36" w:rsidP="003D49A2">
                                    <w:pPr>
                                      <w:pStyle w:val="ListParagraph"/>
                                      <w:numPr>
                                        <w:ilvl w:val="1"/>
                                        <w:numId w:val="5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(a;b) = {x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R/ a&lt;x&lt;b}</w:t>
                                    </w:r>
                                  </w:p>
                                  <w:p w14:paraId="20C0F84A" w14:textId="77777777" w:rsidR="00084F36" w:rsidRPr="00DD5397" w:rsidRDefault="00084F36" w:rsidP="003D49A2">
                                    <w:pPr>
                                      <w:pStyle w:val="ListParagraph"/>
                                      <w:numPr>
                                        <w:ilvl w:val="1"/>
                                        <w:numId w:val="5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(a;+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A5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) = {x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R/a &lt; x}</w:t>
                                    </w:r>
                                  </w:p>
                                  <w:p w14:paraId="2601FCCF" w14:textId="77777777" w:rsidR="00084F36" w:rsidRPr="00DD5397" w:rsidRDefault="00084F36" w:rsidP="003D49A2">
                                    <w:pPr>
                                      <w:pStyle w:val="ListParagraph"/>
                                      <w:numPr>
                                        <w:ilvl w:val="1"/>
                                        <w:numId w:val="5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(–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A5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;b) = {x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R/ x&lt;b}</w:t>
                                    </w:r>
                                  </w:p>
                                  <w:p w14:paraId="4F293683" w14:textId="77777777" w:rsidR="00084F36" w:rsidRPr="00450B31" w:rsidRDefault="00084F36" w:rsidP="0044425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C1018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B7"/>
                                    </w:r>
                                    <w:r w:rsidRPr="00450B31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Đoạn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7B1D1EF8" w14:textId="77777777" w:rsidR="00084F36" w:rsidRDefault="00084F36" w:rsidP="003D49A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[a;b] = {x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R/ a≤x≤b}</w:t>
                                    </w:r>
                                  </w:p>
                                  <w:p w14:paraId="273A1911" w14:textId="77777777" w:rsidR="00084F36" w:rsidRPr="00DD5397" w:rsidRDefault="00084F36" w:rsidP="0044425E">
                                    <w:pPr>
                                      <w:pStyle w:val="ListParagraph"/>
                                      <w:ind w:left="1440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7AE05626" w14:textId="77777777" w:rsidR="00084F36" w:rsidRPr="00450B31" w:rsidRDefault="00084F36" w:rsidP="0044425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C1018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B7"/>
                                    </w:r>
                                    <w:r w:rsidRPr="00450B31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Nửa khoảng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0B55D9C2" w14:textId="77777777" w:rsidR="00084F36" w:rsidRPr="00DD5397" w:rsidRDefault="00084F36" w:rsidP="003D49A2">
                                    <w:pPr>
                                      <w:pStyle w:val="ListParagraph"/>
                                      <w:numPr>
                                        <w:ilvl w:val="1"/>
                                        <w:numId w:val="7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[a;b) = {x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R/ a≤x&lt;b}</w:t>
                                    </w:r>
                                  </w:p>
                                  <w:p w14:paraId="778F94F4" w14:textId="77777777" w:rsidR="00084F36" w:rsidRPr="00DD5397" w:rsidRDefault="00084F36" w:rsidP="003D49A2">
                                    <w:pPr>
                                      <w:pStyle w:val="ListParagraph"/>
                                      <w:numPr>
                                        <w:ilvl w:val="1"/>
                                        <w:numId w:val="7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(a;b] = {x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R/ a&lt;x≤b}</w:t>
                                    </w:r>
                                  </w:p>
                                  <w:p w14:paraId="5A525EA8" w14:textId="77777777" w:rsidR="00084F36" w:rsidRPr="00DD5397" w:rsidRDefault="00084F36" w:rsidP="003D49A2">
                                    <w:pPr>
                                      <w:pStyle w:val="ListParagraph"/>
                                      <w:numPr>
                                        <w:ilvl w:val="1"/>
                                        <w:numId w:val="7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[a;+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A5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) = {x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R/a ≤ x}</w:t>
                                    </w:r>
                                  </w:p>
                                  <w:p w14:paraId="2506435A" w14:textId="77777777" w:rsidR="00084F36" w:rsidRPr="00EC1018" w:rsidRDefault="00084F36" w:rsidP="003D49A2">
                                    <w:pPr>
                                      <w:pStyle w:val="ListParagraph"/>
                                      <w:numPr>
                                        <w:ilvl w:val="1"/>
                                        <w:numId w:val="7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(–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A5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;b] = {x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R/ x≤b}</w:t>
                                    </w:r>
                                  </w:p>
                                </w:tc>
                                <w:tc>
                                  <w:tcPr>
                                    <w:tcW w:w="4252" w:type="dxa"/>
                                  </w:tcPr>
                                  <w:p w14:paraId="7C5291E2" w14:textId="77777777" w:rsidR="00084F36" w:rsidRDefault="00084F36" w:rsidP="0044425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6B3822B" w14:textId="77777777" w:rsidR="00084F36" w:rsidRDefault="00084F36" w:rsidP="0044425E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15B1891" wp14:editId="5906A153">
                                          <wp:extent cx="1517917" cy="1721942"/>
                                          <wp:effectExtent l="0" t="0" r="6350" b="0"/>
                                          <wp:docPr id="109" name="Picture 10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1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521325" cy="172580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>
                                      <w:rPr>
                                        <w:noProof/>
                                      </w:rPr>
                                      <w:t xml:space="preserve"> </w:t>
                                    </w:r>
                                  </w:p>
                                  <w:p w14:paraId="2F9550DD" w14:textId="77777777" w:rsidR="00084F36" w:rsidRDefault="00084F36" w:rsidP="0044425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E4BEC54" w14:textId="77777777" w:rsidR="00084F36" w:rsidRDefault="00084F36" w:rsidP="0044425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C93B2ED" wp14:editId="60694808">
                                          <wp:extent cx="1211283" cy="1183931"/>
                                          <wp:effectExtent l="0" t="0" r="8255" b="0"/>
                                          <wp:docPr id="110" name="Picture 11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2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217899" cy="119039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C7C2E33" w14:textId="0A5A0CCA" w:rsidR="00084F36" w:rsidRDefault="00084F36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1D2F03DC" w14:textId="5EDD880F" w:rsidR="00084F36" w:rsidRDefault="00084F36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2FB3E0E5" w14:textId="77777777" w:rsidR="00084F36" w:rsidRDefault="00084F36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084F36" w:rsidRDefault="00084F36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084F36" w:rsidRDefault="00084F36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084F36" w:rsidRDefault="00084F36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084F36" w:rsidRDefault="00084F36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084F36" w:rsidRDefault="00084F36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084F36" w:rsidRDefault="00084F36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084F36" w:rsidRDefault="00084F36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084F36" w:rsidRDefault="00084F36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084F36" w:rsidRDefault="00084F36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084F36" w:rsidRDefault="00084F36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084F36" w:rsidRDefault="00084F36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084F36" w:rsidRDefault="00084F36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084F36" w:rsidRDefault="00084F36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13524" y="-23"/>
                            <a:ext cx="1163530" cy="191655"/>
                            <a:chOff x="13524" y="-23"/>
                            <a:chExt cx="1163530" cy="191655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24" y="10423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48337" y="-23"/>
                              <a:ext cx="1128717" cy="1916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227998ED" w:rsidR="00084F36" w:rsidRDefault="00084F36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19.9pt;height:392.75pt;mso-position-horizontal-relative:char;mso-position-vertical-relative:line" coordorigin="" coordsize="65011,23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">
                <v:shape id="Rectangle: Diagonal Corners Rounded 244" o:spid="_x0000_s1071" style="position:absolute;width:65011;height:23335;visibility:visible;mso-wrap-style:square;v-text-anchor:middle" coordsize="6501130,233357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" adj="-11796480,,5400" path="m22099,l6439337,v34127,,61793,27666,61793,61793l6501130,2311473v,12205,-9894,22099,-22099,22099l61793,2333572c27666,2333572,,2305906,,2271779l,22099c,9894,9894,,22099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2099,0;6439337,0;6501130,61793;6501130,2311473;6479031,2333572;61793,2333572;0,2271779;0,22099;22099,0" o:connectangles="0,0,0,0,0,0,0,0,0" textboxrect="0,0,6501130,2333572"/>
                  <v:textbox>
                    <w:txbxContent>
                      <w:p w14:paraId="562B948E" w14:textId="571E5626" w:rsidR="00084F36" w:rsidRPr="00162692" w:rsidRDefault="00084F36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9751" w:type="dxa"/>
                          <w:tblBorders>
                            <w:top w:val="dashSmallGap" w:sz="4" w:space="0" w:color="0000CC"/>
                            <w:left w:val="dashDotStroked" w:sz="24" w:space="0" w:color="FF0000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499"/>
                          <w:gridCol w:w="4252"/>
                        </w:tblGrid>
                        <w:tr w:rsidR="00084F36" w14:paraId="31E36C9E" w14:textId="77777777" w:rsidTr="0044425E">
                          <w:trPr>
                            <w:trHeight w:val="2002"/>
                          </w:trPr>
                          <w:tc>
                            <w:tcPr>
                              <w:tcW w:w="5499" w:type="dxa"/>
                              <w:shd w:val="clear" w:color="auto" w:fill="FFFFFF"/>
                            </w:tcPr>
                            <w:p w14:paraId="121F363C" w14:textId="77777777" w:rsidR="00084F36" w:rsidRPr="00450B31" w:rsidRDefault="00084F36" w:rsidP="0044425E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 w:rsidRPr="005E6A8D">
                                <w:rPr>
                                  <w:rFonts w:ascii="Yu Mincho" w:eastAsia="Yu Mincho" w:hAnsi="Yu Mincho" w:cs="Chu Van An" w:hint="eastAsia"/>
                                  <w:color w:val="660066"/>
                                  <w:kern w:val="24"/>
                                  <w:sz w:val="28"/>
                                  <w:szCs w:val="28"/>
                                </w:rPr>
                                <w:t>➊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Pr="00450B3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Các tập hợp số đã học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52704F59" w14:textId="77777777" w:rsidR="00084F36" w:rsidRPr="00DD5397" w:rsidRDefault="00084F36" w:rsidP="003D49A2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N</w:t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  <w:vertAlign w:val="superscript"/>
                                </w:rPr>
                                <w:t>*</w:t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= {1, 2, 3, …}</w:t>
                              </w:r>
                            </w:p>
                            <w:p w14:paraId="39A0E1F9" w14:textId="77777777" w:rsidR="00084F36" w:rsidRPr="00DD5397" w:rsidRDefault="00084F36" w:rsidP="003D49A2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N = {0, 1, 2, 3, …}</w:t>
                              </w:r>
                            </w:p>
                            <w:p w14:paraId="6C09E2B9" w14:textId="77777777" w:rsidR="00084F36" w:rsidRPr="00DD5397" w:rsidRDefault="00084F36" w:rsidP="003D49A2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Z = {…, –3, –2, –1, 0, 1, 2, …}</w:t>
                              </w:r>
                            </w:p>
                            <w:p w14:paraId="524BC82B" w14:textId="77777777" w:rsidR="00084F36" w:rsidRPr="00DD5397" w:rsidRDefault="00084F36" w:rsidP="003D49A2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Q = {a/b / a, b 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Z, b ≠ 0}</w:t>
                              </w:r>
                            </w:p>
                            <w:p w14:paraId="404B084A" w14:textId="77777777" w:rsidR="00084F36" w:rsidRPr="00DD5397" w:rsidRDefault="00084F36" w:rsidP="003D49A2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R: gồm các số hữu tỉ và vô tỉ</w:t>
                              </w:r>
                            </w:p>
                            <w:p w14:paraId="1989E397" w14:textId="77777777" w:rsidR="00084F36" w:rsidRPr="004754E1" w:rsidRDefault="00084F36" w:rsidP="0044425E">
                              <w:pPr>
                                <w:ind w:firstLine="360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</w:tc>
                          <w:tc>
                            <w:tcPr>
                              <w:tcW w:w="4252" w:type="dxa"/>
                            </w:tcPr>
                            <w:p w14:paraId="59ECD020" w14:textId="77777777" w:rsidR="00084F36" w:rsidRDefault="00084F36" w:rsidP="0044425E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6CF94545" w14:textId="77777777" w:rsidR="00084F36" w:rsidRDefault="00084F36" w:rsidP="0044425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CCAA94F" wp14:editId="4FE88251">
                                    <wp:extent cx="2189585" cy="902525"/>
                                    <wp:effectExtent l="0" t="0" r="1270" b="0"/>
                                    <wp:docPr id="108" name="Picture 108" descr="Các dạng toán về Tập hợp và bài tập vận dụng - toán lớp 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67" descr="Các dạng toán về Tập hợp và bài tập vận dụng - toán lớp 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93771" cy="904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084F36" w14:paraId="11B61548" w14:textId="77777777" w:rsidTr="0044425E">
                          <w:trPr>
                            <w:trHeight w:val="5114"/>
                          </w:trPr>
                          <w:tc>
                            <w:tcPr>
                              <w:tcW w:w="5499" w:type="dxa"/>
                              <w:shd w:val="clear" w:color="auto" w:fill="FFFFFF"/>
                            </w:tcPr>
                            <w:p w14:paraId="6C1D7717" w14:textId="77777777" w:rsidR="00084F36" w:rsidRPr="00450B31" w:rsidRDefault="00084F36" w:rsidP="0044425E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 w:rsidRPr="005E6A8D">
                                <w:rPr>
                                  <w:rFonts w:ascii="Yu Mincho" w:eastAsia="Yu Mincho" w:hAnsi="Yu Mincho" w:cs="Chu Van An" w:hint="eastAsia"/>
                                  <w:color w:val="660066"/>
                                  <w:kern w:val="24"/>
                                  <w:sz w:val="28"/>
                                  <w:szCs w:val="28"/>
                                </w:rPr>
                                <w:t>➋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Pr="00450B3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Các tập con thường dùng của R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416E9295" w14:textId="77777777" w:rsidR="00084F36" w:rsidRPr="00450B31" w:rsidRDefault="00084F36" w:rsidP="0044425E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C10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B7"/>
                              </w:r>
                              <w:r w:rsidRPr="00450B3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Khoảng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49FA4741" w14:textId="77777777" w:rsidR="00084F36" w:rsidRDefault="00084F36" w:rsidP="003D49A2">
                              <w:pPr>
                                <w:pStyle w:val="ListParagraph"/>
                                <w:numPr>
                                  <w:ilvl w:val="1"/>
                                  <w:numId w:val="5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(–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A5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;+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A5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) = R</w:t>
                              </w:r>
                            </w:p>
                            <w:p w14:paraId="218C5C63" w14:textId="77777777" w:rsidR="00084F36" w:rsidRPr="00DD5397" w:rsidRDefault="00084F36" w:rsidP="003D49A2">
                              <w:pPr>
                                <w:pStyle w:val="ListParagraph"/>
                                <w:numPr>
                                  <w:ilvl w:val="1"/>
                                  <w:numId w:val="5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(a;b) = {x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R/ a&lt;x&lt;b}</w:t>
                              </w:r>
                            </w:p>
                            <w:p w14:paraId="20C0F84A" w14:textId="77777777" w:rsidR="00084F36" w:rsidRPr="00DD5397" w:rsidRDefault="00084F36" w:rsidP="003D49A2">
                              <w:pPr>
                                <w:pStyle w:val="ListParagraph"/>
                                <w:numPr>
                                  <w:ilvl w:val="1"/>
                                  <w:numId w:val="5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(a;+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A5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) = {x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R/a &lt; x}</w:t>
                              </w:r>
                            </w:p>
                            <w:p w14:paraId="2601FCCF" w14:textId="77777777" w:rsidR="00084F36" w:rsidRPr="00DD5397" w:rsidRDefault="00084F36" w:rsidP="003D49A2">
                              <w:pPr>
                                <w:pStyle w:val="ListParagraph"/>
                                <w:numPr>
                                  <w:ilvl w:val="1"/>
                                  <w:numId w:val="5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(–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A5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;b) = {x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R/ x&lt;b}</w:t>
                              </w:r>
                            </w:p>
                            <w:p w14:paraId="4F293683" w14:textId="77777777" w:rsidR="00084F36" w:rsidRPr="00450B31" w:rsidRDefault="00084F36" w:rsidP="0044425E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C10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B7"/>
                              </w:r>
                              <w:r w:rsidRPr="00450B3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Đoạn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7B1D1EF8" w14:textId="77777777" w:rsidR="00084F36" w:rsidRDefault="00084F36" w:rsidP="003D49A2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[a;b] = {x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R/ a≤x≤b}</w:t>
                              </w:r>
                            </w:p>
                            <w:p w14:paraId="273A1911" w14:textId="77777777" w:rsidR="00084F36" w:rsidRPr="00DD5397" w:rsidRDefault="00084F36" w:rsidP="0044425E">
                              <w:pPr>
                                <w:pStyle w:val="ListParagraph"/>
                                <w:ind w:left="1440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7AE05626" w14:textId="77777777" w:rsidR="00084F36" w:rsidRPr="00450B31" w:rsidRDefault="00084F36" w:rsidP="0044425E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C10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B7"/>
                              </w:r>
                              <w:r w:rsidRPr="00450B3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Nửa khoảng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0B55D9C2" w14:textId="77777777" w:rsidR="00084F36" w:rsidRPr="00DD5397" w:rsidRDefault="00084F36" w:rsidP="003D49A2">
                              <w:pPr>
                                <w:pStyle w:val="ListParagraph"/>
                                <w:numPr>
                                  <w:ilvl w:val="1"/>
                                  <w:numId w:val="7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[a;b) = {x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R/ a≤x&lt;b}</w:t>
                              </w:r>
                            </w:p>
                            <w:p w14:paraId="778F94F4" w14:textId="77777777" w:rsidR="00084F36" w:rsidRPr="00DD5397" w:rsidRDefault="00084F36" w:rsidP="003D49A2">
                              <w:pPr>
                                <w:pStyle w:val="ListParagraph"/>
                                <w:numPr>
                                  <w:ilvl w:val="1"/>
                                  <w:numId w:val="7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(a;b] = {x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R/ a&lt;x≤b}</w:t>
                              </w:r>
                            </w:p>
                            <w:p w14:paraId="5A525EA8" w14:textId="77777777" w:rsidR="00084F36" w:rsidRPr="00DD5397" w:rsidRDefault="00084F36" w:rsidP="003D49A2">
                              <w:pPr>
                                <w:pStyle w:val="ListParagraph"/>
                                <w:numPr>
                                  <w:ilvl w:val="1"/>
                                  <w:numId w:val="7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[a;+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A5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) = {x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R/a ≤ x}</w:t>
                              </w:r>
                            </w:p>
                            <w:p w14:paraId="2506435A" w14:textId="77777777" w:rsidR="00084F36" w:rsidRPr="00EC1018" w:rsidRDefault="00084F36" w:rsidP="003D49A2">
                              <w:pPr>
                                <w:pStyle w:val="ListParagraph"/>
                                <w:numPr>
                                  <w:ilvl w:val="1"/>
                                  <w:numId w:val="7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(–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A5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;b] = {x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R/ x≤b}</w:t>
                              </w:r>
                            </w:p>
                          </w:tc>
                          <w:tc>
                            <w:tcPr>
                              <w:tcW w:w="4252" w:type="dxa"/>
                            </w:tcPr>
                            <w:p w14:paraId="7C5291E2" w14:textId="77777777" w:rsidR="00084F36" w:rsidRDefault="00084F36" w:rsidP="0044425E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06B3822B" w14:textId="77777777" w:rsidR="00084F36" w:rsidRDefault="00084F36" w:rsidP="0044425E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15B1891" wp14:editId="5906A153">
                                    <wp:extent cx="1517917" cy="1721942"/>
                                    <wp:effectExtent l="0" t="0" r="6350" b="0"/>
                                    <wp:docPr id="109" name="Picture 10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21325" cy="172580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noProof/>
                                </w:rPr>
                                <w:t xml:space="preserve"> </w:t>
                              </w:r>
                            </w:p>
                            <w:p w14:paraId="2F9550DD" w14:textId="77777777" w:rsidR="00084F36" w:rsidRDefault="00084F36" w:rsidP="0044425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0E4BEC54" w14:textId="77777777" w:rsidR="00084F36" w:rsidRDefault="00084F36" w:rsidP="0044425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C93B2ED" wp14:editId="60694808">
                                    <wp:extent cx="1211283" cy="1183931"/>
                                    <wp:effectExtent l="0" t="0" r="8255" b="0"/>
                                    <wp:docPr id="110" name="Picture 1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17899" cy="119039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C7C2E33" w14:textId="0A5A0CCA" w:rsidR="00084F36" w:rsidRDefault="00084F36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1D2F03DC" w14:textId="5EDD880F" w:rsidR="00084F36" w:rsidRDefault="00084F36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2FB3E0E5" w14:textId="77777777" w:rsidR="00084F36" w:rsidRDefault="00084F36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084F36" w:rsidRDefault="00084F36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084F36" w:rsidRDefault="00084F36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084F36" w:rsidRDefault="00084F36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084F36" w:rsidRDefault="00084F36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084F36" w:rsidRDefault="00084F36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084F36" w:rsidRDefault="00084F36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084F36" w:rsidRDefault="00084F36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084F36" w:rsidRDefault="00084F36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084F36" w:rsidRDefault="00084F36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084F36" w:rsidRDefault="00084F36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084F36" w:rsidRDefault="00084F36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084F36" w:rsidRDefault="00084F36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084F36" w:rsidRDefault="00084F36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135;width:11635;height:1916" coordorigin="135" coordsize="11635,1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483;width:11287;height:19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227998ED" w:rsidR="00084F36" w:rsidRDefault="00084F36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4A24A4" w:rsidRDefault="00162692" w:rsidP="00D04F9C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  </w:t>
      </w:r>
      <w:r w:rsidR="00993994" w:rsidRPr="004A24A4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1C10EF" wp14:editId="5DC28826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084F36" w:rsidRPr="00531501" w:rsidRDefault="00084F36" w:rsidP="0099399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084F36" w:rsidRDefault="00084F36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084F36" w:rsidRDefault="00084F36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7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">
                <v:group id="Group 204" o:spid="_x0000_s107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7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7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7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8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8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8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084F36" w:rsidRPr="00531501" w:rsidRDefault="00084F36" w:rsidP="0099399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8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8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8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084F36" w:rsidRDefault="00084F36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8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8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8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8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09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09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09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084F36" w:rsidRDefault="00084F36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4A24A4" w:rsidRDefault="00993994" w:rsidP="00D04F9C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60011005">
                <wp:extent cx="6547104" cy="1428750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428750"/>
                          <a:chOff x="0" y="0"/>
                          <a:chExt cx="6547104" cy="1388274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241"/>
                            <a:ext cx="6547104" cy="112703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084F36" w:rsidRDefault="00084F36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7501EC46" w:rsidR="00084F36" w:rsidRPr="004E4A10" w:rsidRDefault="00084F36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324A2B02" w14:textId="67BCD919" w:rsidR="00084F36" w:rsidRPr="00CA1202" w:rsidRDefault="00084F36" w:rsidP="003D49A2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</w:rPr>
                                <w:t>Dựa và tính đặc trưng của tập hợp để xác định các tập hợp ấy.</w:t>
                              </w:r>
                            </w:p>
                            <w:p w14:paraId="593EED57" w14:textId="77777777" w:rsidR="00084F36" w:rsidRPr="007B6D41" w:rsidRDefault="00084F36" w:rsidP="00CA120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</w:p>
                            <w:p w14:paraId="2EFEFF82" w14:textId="15C6335F" w:rsidR="00084F36" w:rsidRPr="00D77153" w:rsidRDefault="00084F36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4266809" cy="571533"/>
                            <a:chOff x="150812" y="0"/>
                            <a:chExt cx="4267063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4267063" cy="485775"/>
                              <a:chOff x="150812" y="0"/>
                              <a:chExt cx="4267063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20" y="0"/>
                                <a:ext cx="4233755" cy="485775"/>
                                <a:chOff x="184120" y="0"/>
                                <a:chExt cx="4233755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20" y="38090"/>
                                  <a:ext cx="4233755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2761307" cy="485775"/>
                                  <a:chOff x="1502180" y="0"/>
                                  <a:chExt cx="2761307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2651773" cy="369570"/>
                                    <a:chOff x="1611714" y="104387"/>
                                    <a:chExt cx="2651773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460" y="105161"/>
                                      <a:ext cx="250202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5D60A617" w:rsidR="00084F36" w:rsidRPr="001468DF" w:rsidRDefault="00084F36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Xác định các tập hợp cơ bản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084F36" w:rsidRDefault="00084F36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084F36" w:rsidRDefault="00084F36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094" style="width:515.5pt;height:112.5pt;mso-position-horizontal-relative:char;mso-position-vertical-relative:line" coordsize="65471,138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">
                <v:shape id="Rectangle: Diagonal Corners Rounded 1" o:spid="_x0000_s1095" style="position:absolute;top:2612;width:65471;height:1127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81033;6547104,1116360;6532329,1127033;112179,1127033;0,1046000;0,10673;14775,0" o:connectangles="0,0,0,0,0,0,0,0,0" textboxrect="0,0,6435090,1533525"/>
                  <v:textbox>
                    <w:txbxContent>
                      <w:p w14:paraId="6EFBB58C" w14:textId="77777777" w:rsidR="00084F36" w:rsidRDefault="00084F36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7501EC46" w:rsidR="00084F36" w:rsidRPr="004E4A10" w:rsidRDefault="00084F36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324A2B02" w14:textId="67BCD919" w:rsidR="00084F36" w:rsidRPr="00CA1202" w:rsidRDefault="00084F36" w:rsidP="003D49A2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</w:rPr>
                          <w:t>Dựa và tính đặc trưng của tập hợp để xác định các tập hợp ấy.</w:t>
                        </w:r>
                      </w:p>
                      <w:p w14:paraId="593EED57" w14:textId="77777777" w:rsidR="00084F36" w:rsidRPr="007B6D41" w:rsidRDefault="00084F36" w:rsidP="00CA1202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</w:p>
                      <w:p w14:paraId="2EFEFF82" w14:textId="15C6335F" w:rsidR="00084F36" w:rsidRPr="00D77153" w:rsidRDefault="00084F36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096" style="position:absolute;left:1508;width:42668;height:5715" coordorigin="1508" coordsize="4267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097" style="position:absolute;left:1508;width:42670;height:4857" coordorigin="1508" coordsize="426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098" style="position:absolute;left:1841;width:42337;height:4857" coordorigin="1841" coordsize="4233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099" style="position:absolute;left:1841;top:380;width:42337;height:4476;visibility:visible;mso-wrap-style:square;v-text-anchor:middle" coordsize="4233755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" path="m,l4009978,r223777,223777l4233755,447554,,447554,,xe" fillcolor="#efddf6 [663]" stroked="f" strokeweight="1.25pt">
                        <v:fill r:id="rId13" o:title="" color2="#fffff7" type="pattern"/>
                        <v:path arrowok="t" o:connecttype="custom" o:connectlocs="0,0;4009978,0;4233755,223777;4233755,447554;0,447554;0,0" o:connectangles="0,0,0,0,0,0"/>
                      </v:shape>
                      <v:group id="Group 468" o:spid="_x0000_s1100" style="position:absolute;left:15021;width:27613;height:4857" coordorigin="15021" coordsize="2761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01" style="position:absolute;left:16117;top:1043;width:26517;height:3696" coordorigin="16117,1043" coordsize="265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02" type="#_x0000_t55" style="position:absolute;left:17614;top:1051;width:2502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" adj="2104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5D60A617" w:rsidR="00084F36" w:rsidRPr="001468DF" w:rsidRDefault="00084F36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>Xác định các tập hợp cơ bản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0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0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084F36" w:rsidRDefault="00084F36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0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0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0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0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1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1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084F36" w:rsidRDefault="00084F36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4A24A4" w:rsidRDefault="00EC5D1C" w:rsidP="00D04F9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936612E" w14:textId="2E7661BA" w:rsidR="001468DF" w:rsidRPr="004A24A4" w:rsidRDefault="001468DF" w:rsidP="003D49A2">
      <w:pPr>
        <w:pStyle w:val="ListParagraph"/>
        <w:numPr>
          <w:ilvl w:val="0"/>
          <w:numId w:val="10"/>
        </w:numPr>
        <w:tabs>
          <w:tab w:val="left" w:pos="992"/>
        </w:tabs>
        <w:spacing w:line="276" w:lineRule="auto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szCs w:val="24"/>
        </w:rPr>
        <w:t xml:space="preserve">Sử dụng các kí hiệu khoảng, nửa khoảng, đoạn để viết tập hợp </w:t>
      </w:r>
      <w:r w:rsidRPr="004A24A4">
        <w:rPr>
          <w:rFonts w:ascii="Chu Van An" w:hAnsi="Chu Van An" w:cs="Chu Van An"/>
          <w:position w:val="-16"/>
          <w:szCs w:val="24"/>
        </w:rPr>
        <w:object w:dxaOrig="2100" w:dyaOrig="440" w14:anchorId="5172581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20803" type="#_x0000_t75" style="width:105.65pt;height:21.5pt" o:ole="">
            <v:imagedata r:id="rId14" o:title=""/>
          </v:shape>
          <o:OLEObject Type="Embed" ProgID="Equation.DSMT4" ShapeID="_x0000_i20803" DrawAspect="Content" ObjectID="_1686017204" r:id="rId15"/>
        </w:object>
      </w:r>
      <w:r w:rsidRPr="004A24A4">
        <w:rPr>
          <w:rFonts w:ascii="Chu Van An" w:hAnsi="Chu Van An" w:cs="Chu Van An"/>
          <w:szCs w:val="24"/>
        </w:rPr>
        <w:t>:</w:t>
      </w:r>
    </w:p>
    <w:p w14:paraId="263AF34F" w14:textId="22CDDEF8" w:rsidR="001468DF" w:rsidRPr="004A24A4" w:rsidRDefault="00543F89" w:rsidP="00D04F9C">
      <w:pPr>
        <w:tabs>
          <w:tab w:val="left" w:pos="3402"/>
          <w:tab w:val="left" w:pos="5669"/>
          <w:tab w:val="left" w:pos="7937"/>
        </w:tabs>
        <w:spacing w:line="276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eastAsia="Yu Gothic Medium" w:hAnsi="Chu Van An" w:cs="Chu Van An"/>
          <w:b/>
          <w:color w:val="0000FF"/>
          <w:sz w:val="24"/>
          <w:szCs w:val="24"/>
        </w:rPr>
        <w:t>A</w:t>
      </w:r>
      <w:r w:rsidR="001468DF"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="001468DF" w:rsidRPr="004A24A4">
        <w:rPr>
          <w:rFonts w:ascii="Chu Van An" w:hAnsi="Chu Van An" w:cs="Chu Van An"/>
          <w:position w:val="-14"/>
          <w:sz w:val="24"/>
          <w:szCs w:val="24"/>
        </w:rPr>
        <w:object w:dxaOrig="1020" w:dyaOrig="410" w14:anchorId="2AAA7726">
          <v:shape id="_x0000_i20804" type="#_x0000_t75" style="width:50.5pt;height:20.55pt" o:ole="">
            <v:imagedata r:id="rId16" o:title=""/>
          </v:shape>
          <o:OLEObject Type="Embed" ProgID="Equation.DSMT4" ShapeID="_x0000_i20804" DrawAspect="Content" ObjectID="_1686017205" r:id="rId17"/>
        </w:object>
      </w:r>
      <w:r w:rsidR="001468DF" w:rsidRPr="004A24A4">
        <w:rPr>
          <w:rFonts w:ascii="Chu Van An" w:hAnsi="Chu Van An" w:cs="Chu Van An"/>
          <w:sz w:val="24"/>
          <w:szCs w:val="24"/>
        </w:rPr>
        <w:tab/>
      </w:r>
      <w:r w:rsidR="001468DF"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eastAsia="Yu Gothic Medium" w:hAnsi="Chu Van An" w:cs="Chu Van An"/>
          <w:b/>
          <w:color w:val="0000FF"/>
          <w:sz w:val="24"/>
          <w:szCs w:val="24"/>
        </w:rPr>
        <w:t>B</w:t>
      </w:r>
      <w:r w:rsidR="001468DF"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="001468DF" w:rsidRPr="004A24A4">
        <w:rPr>
          <w:rFonts w:ascii="Chu Van An" w:hAnsi="Chu Van An" w:cs="Chu Van An"/>
          <w:position w:val="-14"/>
          <w:sz w:val="24"/>
          <w:szCs w:val="24"/>
        </w:rPr>
        <w:object w:dxaOrig="1020" w:dyaOrig="410" w14:anchorId="68A9ABE4">
          <v:shape id="_x0000_i20805" type="#_x0000_t75" style="width:50.5pt;height:20.55pt" o:ole="">
            <v:imagedata r:id="rId18" o:title=""/>
          </v:shape>
          <o:OLEObject Type="Embed" ProgID="Equation.DSMT4" ShapeID="_x0000_i20805" DrawAspect="Content" ObjectID="_1686017206" r:id="rId19"/>
        </w:object>
      </w:r>
      <w:r w:rsidR="001468DF" w:rsidRPr="004A24A4">
        <w:rPr>
          <w:rFonts w:ascii="Chu Van An" w:hAnsi="Chu Van An" w:cs="Chu Van An"/>
          <w:sz w:val="24"/>
          <w:szCs w:val="24"/>
        </w:rPr>
        <w:tab/>
      </w:r>
    </w:p>
    <w:p w14:paraId="3E94F01F" w14:textId="01F62F64" w:rsidR="001468DF" w:rsidRPr="004A24A4" w:rsidRDefault="00543F89" w:rsidP="00D04F9C">
      <w:pPr>
        <w:tabs>
          <w:tab w:val="left" w:pos="3402"/>
          <w:tab w:val="left" w:pos="5669"/>
          <w:tab w:val="left" w:pos="7937"/>
        </w:tabs>
        <w:spacing w:line="276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eastAsia="Yu Gothic Medium" w:hAnsi="Chu Van An" w:cs="Chu Van An"/>
          <w:b/>
          <w:color w:val="0000FF"/>
          <w:sz w:val="24"/>
          <w:szCs w:val="24"/>
        </w:rPr>
        <w:t>C</w:t>
      </w:r>
      <w:r w:rsidR="001468DF"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="001468DF" w:rsidRPr="004A24A4">
        <w:rPr>
          <w:rFonts w:ascii="Chu Van An" w:hAnsi="Chu Van An" w:cs="Chu Van An"/>
          <w:position w:val="-14"/>
          <w:sz w:val="24"/>
          <w:szCs w:val="24"/>
        </w:rPr>
        <w:object w:dxaOrig="1020" w:dyaOrig="410" w14:anchorId="503447C8">
          <v:shape id="_x0000_i20806" type="#_x0000_t75" style="width:50.5pt;height:20.55pt" o:ole="">
            <v:imagedata r:id="rId20" o:title=""/>
          </v:shape>
          <o:OLEObject Type="Embed" ProgID="Equation.DSMT4" ShapeID="_x0000_i20806" DrawAspect="Content" ObjectID="_1686017207" r:id="rId21"/>
        </w:object>
      </w:r>
      <w:r w:rsidR="001468DF" w:rsidRPr="004A24A4">
        <w:rPr>
          <w:rFonts w:ascii="Chu Van An" w:hAnsi="Chu Van An" w:cs="Chu Van An"/>
          <w:sz w:val="24"/>
          <w:szCs w:val="24"/>
        </w:rPr>
        <w:tab/>
      </w:r>
      <w:r w:rsidR="001468DF"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eastAsia="Yu Gothic Medium" w:hAnsi="Chu Van An" w:cs="Chu Van An"/>
          <w:b/>
          <w:color w:val="0000FF"/>
          <w:sz w:val="24"/>
          <w:szCs w:val="24"/>
        </w:rPr>
        <w:t>D</w:t>
      </w:r>
      <w:r w:rsidR="001468DF"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="001468DF" w:rsidRPr="004A24A4">
        <w:rPr>
          <w:rFonts w:ascii="Chu Van An" w:hAnsi="Chu Van An" w:cs="Chu Van An"/>
          <w:position w:val="-14"/>
          <w:sz w:val="24"/>
          <w:szCs w:val="24"/>
        </w:rPr>
        <w:object w:dxaOrig="1030" w:dyaOrig="410" w14:anchorId="00B2AA76">
          <v:shape id="_x0000_i20807" type="#_x0000_t75" style="width:51.45pt;height:20.55pt" o:ole="">
            <v:imagedata r:id="rId22" o:title=""/>
          </v:shape>
          <o:OLEObject Type="Embed" ProgID="Equation.DSMT4" ShapeID="_x0000_i20807" DrawAspect="Content" ObjectID="_1686017208" r:id="rId23"/>
        </w:object>
      </w:r>
    </w:p>
    <w:p w14:paraId="72CCA79B" w14:textId="4C903B9F" w:rsidR="001468DF" w:rsidRPr="004A24A4" w:rsidRDefault="00D04F9C" w:rsidP="00D04F9C">
      <w:pPr>
        <w:spacing w:line="276" w:lineRule="auto"/>
        <w:ind w:left="1712"/>
        <w:jc w:val="center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Lời giải</w:t>
      </w:r>
    </w:p>
    <w:p w14:paraId="3046D70D" w14:textId="77777777" w:rsidR="001468DF" w:rsidRPr="004A24A4" w:rsidRDefault="001468DF" w:rsidP="00D04F9C">
      <w:pPr>
        <w:spacing w:line="276" w:lineRule="auto"/>
        <w:ind w:left="1712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position w:val="-16"/>
          <w:szCs w:val="24"/>
        </w:rPr>
        <w:object w:dxaOrig="2090" w:dyaOrig="440" w14:anchorId="61422C6F">
          <v:shape id="_x0000_i20808" type="#_x0000_t75" style="width:104.75pt;height:21.5pt" o:ole="">
            <v:imagedata r:id="rId24" o:title=""/>
          </v:shape>
          <o:OLEObject Type="Embed" ProgID="Equation.DSMT4" ShapeID="_x0000_i20808" DrawAspect="Content" ObjectID="_1686017209" r:id="rId25"/>
        </w:object>
      </w:r>
      <w:r w:rsidRPr="004A24A4">
        <w:rPr>
          <w:rFonts w:ascii="Chu Van An" w:hAnsi="Chu Van An" w:cs="Chu Van An"/>
          <w:position w:val="-14"/>
          <w:szCs w:val="24"/>
        </w:rPr>
        <w:object w:dxaOrig="1320" w:dyaOrig="410" w14:anchorId="42AF87AD">
          <v:shape id="_x0000_i20809" type="#_x0000_t75" style="width:65.45pt;height:20.55pt" o:ole="">
            <v:imagedata r:id="rId26" o:title=""/>
          </v:shape>
          <o:OLEObject Type="Embed" ProgID="Equation.DSMT4" ShapeID="_x0000_i20809" DrawAspect="Content" ObjectID="_1686017210" r:id="rId27"/>
        </w:object>
      </w:r>
    </w:p>
    <w:p w14:paraId="28B4DD60" w14:textId="77777777" w:rsidR="001468DF" w:rsidRPr="004A24A4" w:rsidRDefault="001468DF" w:rsidP="00D04F9C">
      <w:pPr>
        <w:spacing w:line="276" w:lineRule="auto"/>
        <w:ind w:left="1712"/>
        <w:jc w:val="both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 xml:space="preserve"> Chọn A</w:t>
      </w:r>
    </w:p>
    <w:p w14:paraId="3D9D6293" w14:textId="77777777" w:rsidR="001468DF" w:rsidRPr="004A24A4" w:rsidRDefault="001468DF" w:rsidP="00D04F9C">
      <w:pPr>
        <w:spacing w:line="276" w:lineRule="auto"/>
        <w:ind w:left="1712"/>
        <w:rPr>
          <w:rFonts w:ascii="Chu Van An" w:hAnsi="Chu Van An" w:cs="Chu Van An"/>
          <w:szCs w:val="24"/>
        </w:rPr>
      </w:pPr>
    </w:p>
    <w:p w14:paraId="59DB6BCE" w14:textId="34193AB2" w:rsidR="001468DF" w:rsidRPr="00C548EC" w:rsidRDefault="001468DF" w:rsidP="003D49A2">
      <w:pPr>
        <w:pStyle w:val="ListParagraph"/>
        <w:numPr>
          <w:ilvl w:val="0"/>
          <w:numId w:val="10"/>
        </w:numPr>
        <w:tabs>
          <w:tab w:val="left" w:pos="992"/>
        </w:tabs>
        <w:spacing w:after="200" w:line="276" w:lineRule="auto"/>
        <w:rPr>
          <w:rFonts w:ascii="Chu Van An" w:eastAsia="Calibri" w:hAnsi="Chu Van An" w:cs="Chu Van An"/>
          <w:szCs w:val="24"/>
          <w:lang w:val="nl-NL"/>
        </w:rPr>
      </w:pPr>
      <w:r w:rsidRPr="00C548EC">
        <w:rPr>
          <w:rFonts w:ascii="Chu Van An" w:eastAsia="Calibri" w:hAnsi="Chu Van An" w:cs="Chu Van An"/>
          <w:szCs w:val="24"/>
          <w:lang w:val="nl-NL"/>
        </w:rPr>
        <w:t xml:space="preserve">Cho các tập hợp:                    </w:t>
      </w:r>
      <w:r w:rsidRPr="004A24A4">
        <w:rPr>
          <w:rFonts w:eastAsia="Calibri"/>
          <w:position w:val="-14"/>
          <w:lang w:val="nl-NL"/>
        </w:rPr>
        <w:object w:dxaOrig="7640" w:dyaOrig="400" w14:anchorId="62F4C59F">
          <v:shape id="_x0000_i20810" type="#_x0000_t75" style="width:382.45pt;height:20.55pt" o:ole="">
            <v:imagedata r:id="rId28" o:title=""/>
          </v:shape>
          <o:OLEObject Type="Embed" ProgID="Equation.DSMT4" ShapeID="_x0000_i20810" DrawAspect="Content" ObjectID="_1686017211" r:id="rId29"/>
        </w:object>
      </w:r>
      <w:r w:rsidRPr="00C548EC">
        <w:rPr>
          <w:rFonts w:ascii="Chu Van An" w:eastAsia="Calibri" w:hAnsi="Chu Van An" w:cs="Chu Van An"/>
          <w:szCs w:val="24"/>
          <w:lang w:val="nl-NL"/>
        </w:rPr>
        <w:t xml:space="preserve">. </w:t>
      </w:r>
    </w:p>
    <w:p w14:paraId="51C3A5D6" w14:textId="77777777" w:rsidR="001468DF" w:rsidRPr="004A24A4" w:rsidRDefault="001468DF" w:rsidP="00D04F9C">
      <w:pPr>
        <w:tabs>
          <w:tab w:val="left" w:pos="574"/>
          <w:tab w:val="left" w:pos="2842"/>
          <w:tab w:val="left" w:pos="5082"/>
          <w:tab w:val="left" w:pos="7405"/>
        </w:tabs>
        <w:spacing w:after="200" w:line="276" w:lineRule="auto"/>
        <w:ind w:left="720"/>
        <w:rPr>
          <w:rFonts w:ascii="Chu Van An" w:eastAsia="Calibri" w:hAnsi="Chu Van An" w:cs="Chu Van An"/>
          <w:szCs w:val="24"/>
          <w:lang w:val="nl-NL"/>
        </w:rPr>
      </w:pPr>
      <w:r w:rsidRPr="004A24A4">
        <w:rPr>
          <w:rFonts w:ascii="Chu Van An" w:eastAsia="Calibri" w:hAnsi="Chu Van An" w:cs="Chu Van An"/>
          <w:szCs w:val="24"/>
          <w:lang w:val="nl-NL"/>
        </w:rPr>
        <w:t xml:space="preserve">Hãy viết lại các tập hợp </w:t>
      </w:r>
      <w:r w:rsidRPr="004A24A4">
        <w:rPr>
          <w:rFonts w:ascii="Chu Van An" w:eastAsia="Calibri" w:hAnsi="Chu Van An" w:cs="Chu Van An"/>
          <w:position w:val="-8"/>
          <w:szCs w:val="24"/>
          <w:lang w:val="nl-NL"/>
        </w:rPr>
        <w:object w:dxaOrig="900" w:dyaOrig="300" w14:anchorId="634E536E">
          <v:shape id="_x0000_i20811" type="#_x0000_t75" style="width:44.9pt;height:14.95pt" o:ole="">
            <v:imagedata r:id="rId30" o:title=""/>
          </v:shape>
          <o:OLEObject Type="Embed" ProgID="Equation.DSMT4" ShapeID="_x0000_i20811" DrawAspect="Content" ObjectID="_1686017212" r:id="rId31"/>
        </w:object>
      </w:r>
      <w:r w:rsidRPr="004A24A4">
        <w:rPr>
          <w:rFonts w:ascii="Chu Van An" w:eastAsia="Calibri" w:hAnsi="Chu Van An" w:cs="Chu Van An"/>
          <w:szCs w:val="24"/>
          <w:lang w:val="nl-NL"/>
        </w:rPr>
        <w:t xml:space="preserve"> dưới kí hiệu khoảng, nửa khoảng, đoạn.</w:t>
      </w:r>
    </w:p>
    <w:p w14:paraId="59BDE113" w14:textId="77777777" w:rsidR="001468DF" w:rsidRPr="004A24A4" w:rsidRDefault="001468DF" w:rsidP="00D04F9C">
      <w:pPr>
        <w:tabs>
          <w:tab w:val="left" w:pos="574"/>
          <w:tab w:val="left" w:pos="2842"/>
          <w:tab w:val="left" w:pos="5082"/>
          <w:tab w:val="left" w:pos="7405"/>
        </w:tabs>
        <w:spacing w:after="200" w:line="276" w:lineRule="auto"/>
        <w:ind w:left="720"/>
        <w:rPr>
          <w:rFonts w:ascii="Chu Van An" w:eastAsia="Calibri" w:hAnsi="Chu Van An" w:cs="Chu Van An"/>
          <w:szCs w:val="24"/>
          <w:lang w:val="nl-NL"/>
        </w:rPr>
      </w:pPr>
      <w:r w:rsidRPr="004A24A4">
        <w:rPr>
          <w:rFonts w:ascii="Chu Van An" w:eastAsia="Calibri" w:hAnsi="Chu Van An" w:cs="Chu Van An"/>
          <w:b/>
          <w:szCs w:val="24"/>
          <w:lang w:val="nl-NL"/>
        </w:rPr>
        <w:tab/>
      </w:r>
      <w:r w:rsidRPr="004A24A4">
        <w:rPr>
          <w:rFonts w:ascii="Chu Van An" w:eastAsia="Calibri" w:hAnsi="Chu Van An" w:cs="Chu Van An"/>
          <w:b/>
          <w:color w:val="0000FF"/>
          <w:szCs w:val="24"/>
          <w:lang w:val="nl-NL"/>
        </w:rPr>
        <w:t>A.</w:t>
      </w:r>
      <w:r w:rsidRPr="004A24A4">
        <w:rPr>
          <w:rFonts w:ascii="Chu Van An" w:eastAsia="Calibri" w:hAnsi="Chu Van An" w:cs="Chu Van An"/>
          <w:szCs w:val="24"/>
          <w:lang w:val="nl-NL"/>
        </w:rPr>
        <w:t xml:space="preserve"> </w:t>
      </w:r>
      <w:r w:rsidRPr="004A24A4">
        <w:rPr>
          <w:rFonts w:ascii="Chu Van An" w:eastAsia="Calibri" w:hAnsi="Chu Van An" w:cs="Chu Van An"/>
          <w:position w:val="-16"/>
          <w:szCs w:val="24"/>
          <w:lang w:val="nl-NL"/>
        </w:rPr>
        <w:object w:dxaOrig="4580" w:dyaOrig="440" w14:anchorId="4EE387AA">
          <v:shape id="_x0000_i20812" type="#_x0000_t75" style="width:228.15pt;height:21.5pt" o:ole="">
            <v:imagedata r:id="rId32" o:title=""/>
          </v:shape>
          <o:OLEObject Type="Embed" ProgID="Equation.DSMT4" ShapeID="_x0000_i20812" DrawAspect="Content" ObjectID="_1686017213" r:id="rId33"/>
        </w:object>
      </w:r>
      <w:r w:rsidRPr="004A24A4">
        <w:rPr>
          <w:rFonts w:ascii="Chu Van An" w:hAnsi="Chu Van An" w:cs="Chu Van An"/>
          <w:szCs w:val="24"/>
        </w:rPr>
        <w:t>.</w:t>
      </w:r>
    </w:p>
    <w:p w14:paraId="64708A0A" w14:textId="77777777" w:rsidR="001468DF" w:rsidRPr="004A24A4" w:rsidRDefault="001468DF" w:rsidP="00D04F9C">
      <w:pPr>
        <w:tabs>
          <w:tab w:val="left" w:pos="574"/>
          <w:tab w:val="left" w:pos="2842"/>
          <w:tab w:val="left" w:pos="5082"/>
          <w:tab w:val="left" w:pos="7405"/>
        </w:tabs>
        <w:spacing w:after="200" w:line="276" w:lineRule="auto"/>
        <w:ind w:left="720"/>
        <w:rPr>
          <w:rFonts w:ascii="Chu Van An" w:eastAsia="Calibri" w:hAnsi="Chu Van An" w:cs="Chu Van An"/>
          <w:szCs w:val="24"/>
          <w:lang w:val="nl-NL"/>
        </w:rPr>
      </w:pPr>
      <w:r w:rsidRPr="004A24A4">
        <w:rPr>
          <w:rFonts w:ascii="Chu Van An" w:eastAsia="Calibri" w:hAnsi="Chu Van An" w:cs="Chu Van An"/>
          <w:b/>
          <w:szCs w:val="24"/>
          <w:lang w:val="nl-NL"/>
        </w:rPr>
        <w:tab/>
      </w:r>
      <w:r w:rsidRPr="004A24A4">
        <w:rPr>
          <w:rFonts w:ascii="Chu Van An" w:eastAsia="Calibri" w:hAnsi="Chu Van An" w:cs="Chu Van An"/>
          <w:b/>
          <w:color w:val="0000FF"/>
          <w:szCs w:val="24"/>
          <w:lang w:val="nl-NL"/>
        </w:rPr>
        <w:t>B.</w:t>
      </w:r>
      <w:r w:rsidRPr="004A24A4">
        <w:rPr>
          <w:rFonts w:ascii="Chu Van An" w:eastAsia="Calibri" w:hAnsi="Chu Van An" w:cs="Chu Van An"/>
          <w:szCs w:val="24"/>
          <w:lang w:val="nl-NL"/>
        </w:rPr>
        <w:t xml:space="preserve"> </w:t>
      </w:r>
      <w:r w:rsidRPr="004A24A4">
        <w:rPr>
          <w:rFonts w:ascii="Chu Van An" w:eastAsia="Calibri" w:hAnsi="Chu Van An" w:cs="Chu Van An"/>
          <w:position w:val="-16"/>
          <w:szCs w:val="24"/>
          <w:lang w:val="nl-NL"/>
        </w:rPr>
        <w:object w:dxaOrig="4600" w:dyaOrig="440" w14:anchorId="09D86365">
          <v:shape id="_x0000_i20813" type="#_x0000_t75" style="width:230.05pt;height:21.5pt" o:ole="">
            <v:imagedata r:id="rId34" o:title=""/>
          </v:shape>
          <o:OLEObject Type="Embed" ProgID="Equation.DSMT4" ShapeID="_x0000_i20813" DrawAspect="Content" ObjectID="_1686017214" r:id="rId35"/>
        </w:object>
      </w:r>
      <w:r w:rsidRPr="004A24A4">
        <w:rPr>
          <w:rFonts w:ascii="Chu Van An" w:hAnsi="Chu Van An" w:cs="Chu Van An"/>
          <w:szCs w:val="24"/>
        </w:rPr>
        <w:t>.</w:t>
      </w:r>
    </w:p>
    <w:p w14:paraId="4C6C904D" w14:textId="77777777" w:rsidR="001468DF" w:rsidRPr="004A24A4" w:rsidRDefault="001468DF" w:rsidP="00D04F9C">
      <w:pPr>
        <w:tabs>
          <w:tab w:val="left" w:pos="574"/>
          <w:tab w:val="left" w:pos="2842"/>
          <w:tab w:val="left" w:pos="5082"/>
          <w:tab w:val="left" w:pos="7405"/>
        </w:tabs>
        <w:spacing w:after="200" w:line="276" w:lineRule="auto"/>
        <w:ind w:left="720"/>
        <w:rPr>
          <w:rFonts w:ascii="Chu Van An" w:eastAsia="Calibri" w:hAnsi="Chu Van An" w:cs="Chu Van An"/>
          <w:szCs w:val="24"/>
          <w:lang w:val="nl-NL"/>
        </w:rPr>
      </w:pPr>
      <w:r w:rsidRPr="004A24A4">
        <w:rPr>
          <w:rFonts w:ascii="Chu Van An" w:eastAsia="Calibri" w:hAnsi="Chu Van An" w:cs="Chu Van An"/>
          <w:b/>
          <w:szCs w:val="24"/>
          <w:lang w:val="nl-NL"/>
        </w:rPr>
        <w:tab/>
      </w:r>
      <w:r w:rsidRPr="004A24A4">
        <w:rPr>
          <w:rFonts w:ascii="Chu Van An" w:eastAsia="Calibri" w:hAnsi="Chu Van An" w:cs="Chu Van An"/>
          <w:b/>
          <w:color w:val="0000FF"/>
          <w:szCs w:val="24"/>
          <w:lang w:val="nl-NL"/>
        </w:rPr>
        <w:t>C.</w:t>
      </w:r>
      <w:r w:rsidRPr="004A24A4">
        <w:rPr>
          <w:rFonts w:ascii="Chu Van An" w:eastAsia="Calibri" w:hAnsi="Chu Van An" w:cs="Chu Van An"/>
          <w:szCs w:val="24"/>
          <w:lang w:val="nl-NL"/>
        </w:rPr>
        <w:t xml:space="preserve"> </w:t>
      </w:r>
      <w:r w:rsidRPr="004A24A4">
        <w:rPr>
          <w:rFonts w:ascii="Chu Van An" w:eastAsia="Calibri" w:hAnsi="Chu Van An" w:cs="Chu Van An"/>
          <w:position w:val="-16"/>
          <w:szCs w:val="24"/>
          <w:lang w:val="nl-NL"/>
        </w:rPr>
        <w:object w:dxaOrig="4640" w:dyaOrig="440" w14:anchorId="4D69DCFA">
          <v:shape id="_x0000_i20814" type="#_x0000_t75" style="width:231.9pt;height:21.5pt" o:ole="">
            <v:imagedata r:id="rId36" o:title=""/>
          </v:shape>
          <o:OLEObject Type="Embed" ProgID="Equation.DSMT4" ShapeID="_x0000_i20814" DrawAspect="Content" ObjectID="_1686017215" r:id="rId37"/>
        </w:object>
      </w:r>
      <w:r w:rsidRPr="004A24A4">
        <w:rPr>
          <w:rFonts w:ascii="Chu Van An" w:hAnsi="Chu Van An" w:cs="Chu Van An"/>
          <w:szCs w:val="24"/>
        </w:rPr>
        <w:t>.</w:t>
      </w:r>
    </w:p>
    <w:p w14:paraId="7BE8BEAC" w14:textId="77777777" w:rsidR="001468DF" w:rsidRPr="004A24A4" w:rsidRDefault="001468DF" w:rsidP="00D04F9C">
      <w:pPr>
        <w:tabs>
          <w:tab w:val="left" w:pos="574"/>
          <w:tab w:val="left" w:pos="2842"/>
          <w:tab w:val="left" w:pos="5082"/>
          <w:tab w:val="left" w:pos="7405"/>
        </w:tabs>
        <w:spacing w:after="200" w:line="276" w:lineRule="auto"/>
        <w:ind w:left="720"/>
        <w:rPr>
          <w:rFonts w:ascii="Chu Van An" w:eastAsia="Calibri" w:hAnsi="Chu Van An" w:cs="Chu Van An"/>
          <w:b/>
          <w:szCs w:val="24"/>
          <w:lang w:val="nl-NL"/>
        </w:rPr>
      </w:pPr>
      <w:r w:rsidRPr="004A24A4">
        <w:rPr>
          <w:rFonts w:ascii="Chu Van An" w:eastAsia="Calibri" w:hAnsi="Chu Van An" w:cs="Chu Van An"/>
          <w:b/>
          <w:szCs w:val="24"/>
          <w:lang w:val="nl-NL"/>
        </w:rPr>
        <w:tab/>
      </w:r>
      <w:r w:rsidRPr="004A24A4">
        <w:rPr>
          <w:rFonts w:ascii="Chu Van An" w:eastAsia="Calibri" w:hAnsi="Chu Van An" w:cs="Chu Van An"/>
          <w:b/>
          <w:color w:val="0000FF"/>
          <w:szCs w:val="24"/>
          <w:lang w:val="nl-NL"/>
        </w:rPr>
        <w:t>D.</w:t>
      </w:r>
      <w:r w:rsidRPr="004A24A4">
        <w:rPr>
          <w:rFonts w:ascii="Chu Van An" w:eastAsia="Calibri" w:hAnsi="Chu Van An" w:cs="Chu Van An"/>
          <w:szCs w:val="24"/>
          <w:lang w:val="nl-NL"/>
        </w:rPr>
        <w:t xml:space="preserve"> </w:t>
      </w:r>
      <w:r w:rsidRPr="004A24A4">
        <w:rPr>
          <w:rFonts w:ascii="Chu Van An" w:eastAsia="Calibri" w:hAnsi="Chu Van An" w:cs="Chu Van An"/>
          <w:position w:val="-16"/>
          <w:szCs w:val="24"/>
          <w:lang w:val="nl-NL"/>
        </w:rPr>
        <w:object w:dxaOrig="4600" w:dyaOrig="440" w14:anchorId="714F4101">
          <v:shape id="_x0000_i20815" type="#_x0000_t75" style="width:230.05pt;height:21.5pt" o:ole="">
            <v:imagedata r:id="rId38" o:title=""/>
          </v:shape>
          <o:OLEObject Type="Embed" ProgID="Equation.DSMT4" ShapeID="_x0000_i20815" DrawAspect="Content" ObjectID="_1686017216" r:id="rId39"/>
        </w:object>
      </w:r>
      <w:r w:rsidRPr="004A24A4">
        <w:rPr>
          <w:rFonts w:ascii="Chu Van An" w:hAnsi="Chu Van An" w:cs="Chu Van An"/>
          <w:szCs w:val="24"/>
        </w:rPr>
        <w:t>.</w:t>
      </w:r>
    </w:p>
    <w:p w14:paraId="2AE7D17C" w14:textId="0A19CD48" w:rsidR="001468DF" w:rsidRPr="004A24A4" w:rsidRDefault="00D04F9C" w:rsidP="00D04F9C">
      <w:pPr>
        <w:tabs>
          <w:tab w:val="left" w:pos="574"/>
          <w:tab w:val="left" w:pos="2842"/>
          <w:tab w:val="left" w:pos="5082"/>
          <w:tab w:val="left" w:pos="7405"/>
        </w:tabs>
        <w:spacing w:after="200" w:line="276" w:lineRule="auto"/>
        <w:ind w:left="720"/>
        <w:jc w:val="center"/>
        <w:rPr>
          <w:rFonts w:ascii="Chu Van An" w:eastAsia="Calibri" w:hAnsi="Chu Van An" w:cs="Chu Van An"/>
          <w:b/>
          <w:iCs/>
          <w:color w:val="0000CC"/>
          <w:szCs w:val="24"/>
          <w:lang w:val="nl-NL"/>
        </w:rPr>
      </w:pPr>
      <w:r w:rsidRPr="004A24A4">
        <w:rPr>
          <w:rFonts w:ascii="Chu Van An" w:eastAsia="Calibri" w:hAnsi="Chu Van An" w:cs="Chu Van An"/>
          <w:b/>
          <w:iCs/>
          <w:color w:val="0000CC"/>
          <w:szCs w:val="24"/>
          <w:lang w:val="nl-NL"/>
        </w:rPr>
        <w:t>Lời giải</w:t>
      </w:r>
      <w:r w:rsidR="001468DF" w:rsidRPr="004A24A4">
        <w:rPr>
          <w:rFonts w:ascii="Chu Van An" w:eastAsia="Calibri" w:hAnsi="Chu Van An" w:cs="Chu Van An"/>
          <w:b/>
          <w:iCs/>
          <w:color w:val="0000CC"/>
          <w:szCs w:val="24"/>
          <w:lang w:val="nl-NL"/>
        </w:rPr>
        <w:t>:</w:t>
      </w:r>
    </w:p>
    <w:p w14:paraId="1A5C4569" w14:textId="77777777" w:rsidR="001468DF" w:rsidRPr="004A24A4" w:rsidRDefault="001468DF" w:rsidP="00D04F9C">
      <w:pPr>
        <w:spacing w:line="276" w:lineRule="auto"/>
        <w:ind w:left="1712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Chọn A.</w:t>
      </w:r>
    </w:p>
    <w:p w14:paraId="60DF8BEF" w14:textId="77777777" w:rsidR="001468DF" w:rsidRPr="004A24A4" w:rsidRDefault="001468DF" w:rsidP="00D04F9C">
      <w:pPr>
        <w:tabs>
          <w:tab w:val="left" w:pos="574"/>
          <w:tab w:val="left" w:pos="2842"/>
          <w:tab w:val="left" w:pos="5082"/>
          <w:tab w:val="left" w:pos="7405"/>
        </w:tabs>
        <w:spacing w:after="200" w:line="276" w:lineRule="auto"/>
        <w:ind w:left="720"/>
        <w:rPr>
          <w:rFonts w:ascii="Chu Van An" w:eastAsia="Calibri" w:hAnsi="Chu Van An" w:cs="Chu Van An"/>
          <w:szCs w:val="24"/>
          <w:lang w:val="nl-NL"/>
        </w:rPr>
      </w:pPr>
      <w:r w:rsidRPr="004A24A4">
        <w:rPr>
          <w:rFonts w:ascii="Chu Van An" w:eastAsia="Calibri" w:hAnsi="Chu Van An" w:cs="Chu Van An"/>
          <w:szCs w:val="24"/>
          <w:lang w:val="nl-NL"/>
        </w:rPr>
        <w:tab/>
        <w:t xml:space="preserve">Ta có:   </w:t>
      </w:r>
      <w:r w:rsidRPr="004A24A4">
        <w:rPr>
          <w:rFonts w:ascii="Chu Van An" w:eastAsia="Calibri" w:hAnsi="Chu Van An" w:cs="Chu Van An"/>
          <w:position w:val="-16"/>
          <w:szCs w:val="24"/>
          <w:lang w:val="nl-NL"/>
        </w:rPr>
        <w:object w:dxaOrig="4600" w:dyaOrig="440" w14:anchorId="087DA992">
          <v:shape id="_x0000_i20816" type="#_x0000_t75" style="width:230.05pt;height:21.5pt" o:ole="">
            <v:imagedata r:id="rId40" o:title=""/>
          </v:shape>
          <o:OLEObject Type="Embed" ProgID="Equation.DSMT4" ShapeID="_x0000_i20816" DrawAspect="Content" ObjectID="_1686017217" r:id="rId41"/>
        </w:object>
      </w:r>
      <w:r w:rsidRPr="004A24A4">
        <w:rPr>
          <w:rFonts w:ascii="Chu Van An" w:eastAsia="Calibri" w:hAnsi="Chu Van An" w:cs="Chu Van An"/>
          <w:szCs w:val="24"/>
          <w:lang w:val="nl-NL"/>
        </w:rPr>
        <w:t>.</w:t>
      </w:r>
    </w:p>
    <w:p w14:paraId="7B0831E7" w14:textId="2965E52C" w:rsidR="001468DF" w:rsidRPr="00C548EC" w:rsidRDefault="001468DF" w:rsidP="003D49A2">
      <w:pPr>
        <w:pStyle w:val="ListParagraph"/>
        <w:numPr>
          <w:ilvl w:val="0"/>
          <w:numId w:val="10"/>
        </w:numPr>
        <w:tabs>
          <w:tab w:val="left" w:pos="992"/>
        </w:tabs>
        <w:spacing w:after="200" w:line="276" w:lineRule="auto"/>
        <w:rPr>
          <w:rFonts w:ascii="Chu Van An" w:eastAsia="Calibri" w:hAnsi="Chu Van An" w:cs="Chu Van An"/>
          <w:szCs w:val="24"/>
          <w:lang w:val="nl-NL"/>
        </w:rPr>
      </w:pPr>
      <w:r w:rsidRPr="00C548EC">
        <w:rPr>
          <w:rFonts w:ascii="Chu Van An" w:eastAsia="Calibri" w:hAnsi="Chu Van An" w:cs="Chu Van An"/>
          <w:szCs w:val="24"/>
          <w:lang w:val="nl-NL"/>
        </w:rPr>
        <w:t xml:space="preserve">Cho tập hợp: </w:t>
      </w:r>
      <w:r w:rsidRPr="004A24A4">
        <w:rPr>
          <w:position w:val="-16"/>
          <w:lang w:val="pt-BR"/>
        </w:rPr>
        <w:object w:dxaOrig="2520" w:dyaOrig="440" w14:anchorId="57DEF039">
          <v:shape id="_x0000_i20817" type="#_x0000_t75" style="width:126.25pt;height:21.5pt" o:ole="">
            <v:imagedata r:id="rId42" o:title=""/>
          </v:shape>
          <o:OLEObject Type="Embed" ProgID="Equation.DSMT4" ShapeID="_x0000_i20817" DrawAspect="Content" ObjectID="_1686017218" r:id="rId43"/>
        </w:object>
      </w:r>
      <w:r w:rsidRPr="00C548EC">
        <w:rPr>
          <w:rFonts w:ascii="Chu Van An" w:eastAsia="Calibri" w:hAnsi="Chu Van An" w:cs="Chu Van An"/>
          <w:szCs w:val="24"/>
          <w:lang w:val="nl-NL"/>
        </w:rPr>
        <w:t xml:space="preserve">. Hãy viết lại tập hợp </w:t>
      </w:r>
      <w:r w:rsidRPr="004A24A4">
        <w:rPr>
          <w:position w:val="-4"/>
        </w:rPr>
        <w:object w:dxaOrig="240" w:dyaOrig="260" w14:anchorId="1EB29EAA">
          <v:shape id="_x0000_i20818" type="#_x0000_t75" style="width:12.15pt;height:13.1pt" o:ole="">
            <v:imagedata r:id="rId44" o:title=""/>
          </v:shape>
          <o:OLEObject Type="Embed" ProgID="Equation.DSMT4" ShapeID="_x0000_i20818" DrawAspect="Content" ObjectID="_1686017219" r:id="rId45"/>
        </w:object>
      </w:r>
      <w:r w:rsidRPr="00C548EC">
        <w:rPr>
          <w:rFonts w:ascii="Chu Van An" w:hAnsi="Chu Van An" w:cs="Chu Van An"/>
          <w:szCs w:val="24"/>
        </w:rPr>
        <w:t xml:space="preserve"> </w:t>
      </w:r>
      <w:r w:rsidRPr="00C548EC">
        <w:rPr>
          <w:rFonts w:ascii="Chu Van An" w:eastAsia="Calibri" w:hAnsi="Chu Van An" w:cs="Chu Van An"/>
          <w:szCs w:val="24"/>
          <w:lang w:val="nl-NL"/>
        </w:rPr>
        <w:t>dưới kí hiệu khoảng, nửa khoảng, đoạn.</w:t>
      </w:r>
    </w:p>
    <w:p w14:paraId="046F6235" w14:textId="77777777" w:rsidR="001468DF" w:rsidRPr="004A24A4" w:rsidRDefault="001468DF" w:rsidP="00D04F9C">
      <w:pPr>
        <w:tabs>
          <w:tab w:val="left" w:pos="3402"/>
          <w:tab w:val="left" w:pos="5669"/>
          <w:tab w:val="left" w:pos="7937"/>
        </w:tabs>
        <w:spacing w:line="276" w:lineRule="auto"/>
        <w:ind w:left="1712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4A24A4">
        <w:rPr>
          <w:rFonts w:ascii="Chu Van An" w:hAnsi="Chu Van An" w:cs="Chu Van An"/>
          <w:position w:val="-14"/>
          <w:szCs w:val="24"/>
        </w:rPr>
        <w:object w:dxaOrig="1579" w:dyaOrig="400" w14:anchorId="457D9F12">
          <v:shape id="_x0000_i20819" type="#_x0000_t75" style="width:78.55pt;height:20.55pt" o:ole="">
            <v:imagedata r:id="rId46" o:title=""/>
          </v:shape>
          <o:OLEObject Type="Embed" ProgID="Equation.DSMT4" ShapeID="_x0000_i20819" DrawAspect="Content" ObjectID="_1686017220" r:id="rId47"/>
        </w:object>
      </w:r>
      <w:r w:rsidRPr="004A24A4">
        <w:rPr>
          <w:rFonts w:ascii="Chu Van An" w:hAnsi="Chu Van An" w:cs="Chu Van An"/>
          <w:szCs w:val="24"/>
        </w:rPr>
        <w:t>.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B. </w:t>
      </w:r>
      <w:r w:rsidRPr="004A24A4">
        <w:rPr>
          <w:rFonts w:ascii="Chu Van An" w:hAnsi="Chu Van An" w:cs="Chu Van An"/>
          <w:position w:val="-14"/>
          <w:szCs w:val="24"/>
        </w:rPr>
        <w:object w:dxaOrig="1540" w:dyaOrig="400" w14:anchorId="7F4C6208">
          <v:shape id="_x0000_i20820" type="#_x0000_t75" style="width:77.6pt;height:20.55pt" o:ole="">
            <v:imagedata r:id="rId48" o:title=""/>
          </v:shape>
          <o:OLEObject Type="Embed" ProgID="Equation.DSMT4" ShapeID="_x0000_i20820" DrawAspect="Content" ObjectID="_1686017221" r:id="rId49"/>
        </w:object>
      </w:r>
      <w:r w:rsidRPr="004A24A4">
        <w:rPr>
          <w:rFonts w:ascii="Chu Van An" w:hAnsi="Chu Van An" w:cs="Chu Van An"/>
          <w:szCs w:val="24"/>
        </w:rPr>
        <w:t>.</w:t>
      </w:r>
      <w:r w:rsidRPr="004A24A4">
        <w:rPr>
          <w:rFonts w:ascii="Chu Van An" w:hAnsi="Chu Van An" w:cs="Chu Van An"/>
          <w:szCs w:val="24"/>
        </w:rPr>
        <w:tab/>
      </w:r>
    </w:p>
    <w:p w14:paraId="40174553" w14:textId="77777777" w:rsidR="001468DF" w:rsidRPr="004A24A4" w:rsidRDefault="001468DF" w:rsidP="00D04F9C">
      <w:pPr>
        <w:tabs>
          <w:tab w:val="left" w:pos="3402"/>
          <w:tab w:val="left" w:pos="5669"/>
          <w:tab w:val="left" w:pos="7937"/>
        </w:tabs>
        <w:spacing w:line="276" w:lineRule="auto"/>
        <w:ind w:left="1712"/>
        <w:jc w:val="both"/>
        <w:rPr>
          <w:rFonts w:ascii="Chu Van An" w:hAnsi="Chu Van An" w:cs="Chu Van An"/>
          <w:b/>
          <w:color w:val="0000FF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C.</w: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380" w:dyaOrig="400" w14:anchorId="3059CDB6">
          <v:shape id="_x0000_i20821" type="#_x0000_t75" style="width:69.2pt;height:20.55pt" o:ole="">
            <v:imagedata r:id="rId50" o:title=""/>
          </v:shape>
          <o:OLEObject Type="Embed" ProgID="Equation.DSMT4" ShapeID="_x0000_i20821" DrawAspect="Content" ObjectID="_1686017222" r:id="rId51"/>
        </w:objec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 .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D.</w: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579" w:dyaOrig="400" w14:anchorId="00357BE3">
          <v:shape id="_x0000_i20822" type="#_x0000_t75" style="width:78.55pt;height:20.55pt" o:ole="">
            <v:imagedata r:id="rId52" o:title=""/>
          </v:shape>
          <o:OLEObject Type="Embed" ProgID="Equation.DSMT4" ShapeID="_x0000_i20822" DrawAspect="Content" ObjectID="_1686017223" r:id="rId53"/>
        </w:object>
      </w:r>
      <w:r w:rsidRPr="004A24A4">
        <w:rPr>
          <w:rFonts w:ascii="Chu Van An" w:hAnsi="Chu Van An" w:cs="Chu Van An"/>
          <w:szCs w:val="24"/>
        </w:rPr>
        <w:t>.</w:t>
      </w:r>
    </w:p>
    <w:p w14:paraId="57CB5239" w14:textId="77777777" w:rsidR="001468DF" w:rsidRPr="004A24A4" w:rsidRDefault="001468DF" w:rsidP="00D04F9C">
      <w:pPr>
        <w:spacing w:line="276" w:lineRule="auto"/>
        <w:ind w:left="1712"/>
        <w:jc w:val="center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Lời giải</w:t>
      </w:r>
    </w:p>
    <w:p w14:paraId="2E1E4314" w14:textId="77777777" w:rsidR="001468DF" w:rsidRPr="004A24A4" w:rsidRDefault="001468DF" w:rsidP="00D04F9C">
      <w:pPr>
        <w:spacing w:line="276" w:lineRule="auto"/>
        <w:ind w:left="1712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Chọn A.</w:t>
      </w:r>
    </w:p>
    <w:p w14:paraId="5A001F18" w14:textId="77777777" w:rsidR="001468DF" w:rsidRPr="004A24A4" w:rsidRDefault="001468DF" w:rsidP="00D04F9C">
      <w:pPr>
        <w:spacing w:line="276" w:lineRule="auto"/>
        <w:ind w:left="1712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position w:val="-16"/>
          <w:szCs w:val="24"/>
        </w:rPr>
        <w:object w:dxaOrig="3920" w:dyaOrig="440" w14:anchorId="1EDE72DB">
          <v:shape id="_x0000_i20823" type="#_x0000_t75" style="width:195.45pt;height:21.5pt" o:ole="">
            <v:imagedata r:id="rId54" o:title=""/>
          </v:shape>
          <o:OLEObject Type="Embed" ProgID="Equation.DSMT4" ShapeID="_x0000_i20823" DrawAspect="Content" ObjectID="_1686017224" r:id="rId55"/>
        </w:object>
      </w:r>
    </w:p>
    <w:p w14:paraId="51B5CAD6" w14:textId="5928F7FB" w:rsidR="001468DF" w:rsidRPr="00C548EC" w:rsidRDefault="001468DF" w:rsidP="003D49A2">
      <w:pPr>
        <w:pStyle w:val="ListParagraph"/>
        <w:numPr>
          <w:ilvl w:val="0"/>
          <w:numId w:val="10"/>
        </w:numPr>
        <w:tabs>
          <w:tab w:val="left" w:pos="992"/>
        </w:tabs>
        <w:rPr>
          <w:rFonts w:ascii="Chu Van An" w:hAnsi="Chu Van An" w:cs="Chu Van An"/>
          <w:szCs w:val="24"/>
          <w:lang w:val="nl-NL"/>
        </w:rPr>
      </w:pPr>
      <w:r w:rsidRPr="00C548EC">
        <w:rPr>
          <w:rFonts w:ascii="Chu Van An" w:hAnsi="Chu Van An" w:cs="Chu Van An"/>
          <w:szCs w:val="24"/>
          <w:lang w:val="nl-NL"/>
        </w:rPr>
        <w:lastRenderedPageBreak/>
        <w:t xml:space="preserve">Cho các tập hợp: </w:t>
      </w:r>
      <w:r w:rsidRPr="004A24A4">
        <w:rPr>
          <w:position w:val="-18"/>
        </w:rPr>
        <w:object w:dxaOrig="2360" w:dyaOrig="480" w14:anchorId="56E908A9">
          <v:shape id="_x0000_i20824" type="#_x0000_t75" style="width:117.8pt;height:23.4pt" o:ole="">
            <v:imagedata r:id="rId56" o:title=""/>
          </v:shape>
          <o:OLEObject Type="Embed" ProgID="Equation.DSMT4" ShapeID="_x0000_i20824" DrawAspect="Content" ObjectID="_1686017225" r:id="rId57"/>
        </w:object>
      </w:r>
      <w:r w:rsidRPr="00C548EC">
        <w:rPr>
          <w:rFonts w:ascii="Chu Van An" w:hAnsi="Chu Van An" w:cs="Chu Van An"/>
          <w:szCs w:val="24"/>
          <w:lang w:val="nl-NL"/>
        </w:rPr>
        <w:t xml:space="preserve"> Hãy viết lại các tập hợp </w:t>
      </w:r>
      <w:r w:rsidRPr="004A24A4">
        <w:rPr>
          <w:position w:val="-4"/>
          <w:lang w:val="nl-NL"/>
        </w:rPr>
        <w:object w:dxaOrig="260" w:dyaOrig="260" w14:anchorId="44FE2019">
          <v:shape id="_x0000_i20825" type="#_x0000_t75" style="width:13.1pt;height:13.1pt" o:ole="">
            <v:imagedata r:id="rId58" o:title=""/>
          </v:shape>
          <o:OLEObject Type="Embed" ProgID="Equation.DSMT4" ShapeID="_x0000_i20825" DrawAspect="Content" ObjectID="_1686017226" r:id="rId59"/>
        </w:object>
      </w:r>
      <w:r w:rsidRPr="00C548EC">
        <w:rPr>
          <w:rFonts w:ascii="Chu Van An" w:hAnsi="Chu Van An" w:cs="Chu Van An"/>
          <w:szCs w:val="24"/>
          <w:lang w:val="nl-NL"/>
        </w:rPr>
        <w:t xml:space="preserve"> dưới kí hiệu khoảng, nửa khoảng, đoạn.</w:t>
      </w:r>
    </w:p>
    <w:p w14:paraId="46335BE4" w14:textId="77777777" w:rsidR="001468DF" w:rsidRPr="004A24A4" w:rsidRDefault="001468DF" w:rsidP="00D04F9C">
      <w:pPr>
        <w:spacing w:before="120" w:line="276" w:lineRule="auto"/>
        <w:ind w:left="1712" w:hanging="992"/>
        <w:jc w:val="both"/>
        <w:rPr>
          <w:rFonts w:ascii="Chu Van An" w:hAnsi="Chu Van An" w:cs="Chu Van An"/>
          <w:b/>
          <w:color w:val="0000FF"/>
          <w:szCs w:val="24"/>
        </w:rPr>
      </w:pPr>
    </w:p>
    <w:p w14:paraId="3B59261A" w14:textId="77777777" w:rsidR="001468DF" w:rsidRPr="004A24A4" w:rsidRDefault="001468DF" w:rsidP="00D04F9C">
      <w:pPr>
        <w:tabs>
          <w:tab w:val="left" w:pos="3402"/>
          <w:tab w:val="left" w:pos="5669"/>
          <w:tab w:val="left" w:pos="7937"/>
        </w:tabs>
        <w:spacing w:line="276" w:lineRule="auto"/>
        <w:ind w:left="1712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4A24A4">
        <w:rPr>
          <w:rFonts w:ascii="Chu Van An" w:hAnsi="Chu Van An" w:cs="Chu Van An"/>
          <w:position w:val="-14"/>
          <w:szCs w:val="24"/>
        </w:rPr>
        <w:object w:dxaOrig="1280" w:dyaOrig="400" w14:anchorId="64223DB7">
          <v:shape id="_x0000_i20826" type="#_x0000_t75" style="width:63.6pt;height:20.55pt" o:ole="">
            <v:imagedata r:id="rId60" o:title=""/>
          </v:shape>
          <o:OLEObject Type="Embed" ProgID="Equation.DSMT4" ShapeID="_x0000_i20826" DrawAspect="Content" ObjectID="_1686017227" r:id="rId61"/>
        </w:object>
      </w:r>
      <w:r w:rsidRPr="004A24A4">
        <w:rPr>
          <w:rFonts w:ascii="Chu Van An" w:hAnsi="Chu Van An" w:cs="Chu Van An"/>
          <w:szCs w:val="24"/>
        </w:rPr>
        <w:t>.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B.</w: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280" w:dyaOrig="400" w14:anchorId="10A67F22">
          <v:shape id="_x0000_i20827" type="#_x0000_t75" style="width:63.6pt;height:20.55pt" o:ole="">
            <v:imagedata r:id="rId62" o:title=""/>
          </v:shape>
          <o:OLEObject Type="Embed" ProgID="Equation.DSMT4" ShapeID="_x0000_i20827" DrawAspect="Content" ObjectID="_1686017228" r:id="rId63"/>
        </w:object>
      </w:r>
      <w:r w:rsidRPr="004A24A4">
        <w:rPr>
          <w:rFonts w:ascii="Chu Van An" w:hAnsi="Chu Van An" w:cs="Chu Van An"/>
          <w:szCs w:val="24"/>
        </w:rPr>
        <w:t>.</w:t>
      </w:r>
      <w:r w:rsidRPr="004A24A4">
        <w:rPr>
          <w:rFonts w:ascii="Chu Van An" w:hAnsi="Chu Van An" w:cs="Chu Van An"/>
          <w:szCs w:val="24"/>
        </w:rPr>
        <w:tab/>
      </w:r>
    </w:p>
    <w:p w14:paraId="661778FA" w14:textId="5638DBB5" w:rsidR="001468DF" w:rsidRPr="004A24A4" w:rsidRDefault="001468DF" w:rsidP="00D04F9C">
      <w:pPr>
        <w:tabs>
          <w:tab w:val="left" w:pos="3402"/>
          <w:tab w:val="left" w:pos="5669"/>
          <w:tab w:val="left" w:pos="7937"/>
        </w:tabs>
        <w:spacing w:line="276" w:lineRule="auto"/>
        <w:ind w:left="1712"/>
        <w:jc w:val="both"/>
        <w:rPr>
          <w:rFonts w:ascii="Chu Van An" w:hAnsi="Chu Van An" w:cs="Chu Van An"/>
          <w:b/>
          <w:color w:val="0000FF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C.</w: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400" w:dyaOrig="400" w14:anchorId="5E67F32C">
          <v:shape id="_x0000_i20828" type="#_x0000_t75" style="width:70.15pt;height:20.55pt" o:ole="">
            <v:imagedata r:id="rId64" o:title=""/>
          </v:shape>
          <o:OLEObject Type="Embed" ProgID="Equation.DSMT4" ShapeID="_x0000_i20828" DrawAspect="Content" ObjectID="_1686017229" r:id="rId65"/>
        </w:object>
      </w:r>
      <w:r w:rsidRPr="004A24A4">
        <w:rPr>
          <w:rFonts w:ascii="Chu Van An" w:hAnsi="Chu Van An" w:cs="Chu Van An"/>
          <w:szCs w:val="24"/>
        </w:rPr>
        <w:t>.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D.</w: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260" w:dyaOrig="400" w14:anchorId="54E8C530">
          <v:shape id="_x0000_i20829" type="#_x0000_t75" style="width:63.6pt;height:20.55pt" o:ole="">
            <v:imagedata r:id="rId66" o:title=""/>
          </v:shape>
          <o:OLEObject Type="Embed" ProgID="Equation.DSMT4" ShapeID="_x0000_i20829" DrawAspect="Content" ObjectID="_1686017230" r:id="rId67"/>
        </w:object>
      </w:r>
      <w:r w:rsidRPr="004A24A4">
        <w:rPr>
          <w:rFonts w:ascii="Chu Van An" w:hAnsi="Chu Van An" w:cs="Chu Van An"/>
          <w:szCs w:val="24"/>
        </w:rPr>
        <w:t>.</w:t>
      </w:r>
    </w:p>
    <w:p w14:paraId="2D88FE3D" w14:textId="77777777" w:rsidR="001468DF" w:rsidRPr="004A24A4" w:rsidRDefault="001468DF" w:rsidP="00D04F9C">
      <w:pPr>
        <w:spacing w:line="276" w:lineRule="auto"/>
        <w:ind w:left="1712"/>
        <w:jc w:val="center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Lời giải</w:t>
      </w:r>
    </w:p>
    <w:p w14:paraId="7B8E47D1" w14:textId="77777777" w:rsidR="001468DF" w:rsidRPr="004A24A4" w:rsidRDefault="001468DF" w:rsidP="00D04F9C">
      <w:pPr>
        <w:spacing w:line="276" w:lineRule="auto"/>
        <w:ind w:left="1712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Chọn D.</w:t>
      </w:r>
    </w:p>
    <w:p w14:paraId="4CB65704" w14:textId="77777777" w:rsidR="001468DF" w:rsidRPr="004A24A4" w:rsidRDefault="001468DF" w:rsidP="00D04F9C">
      <w:pPr>
        <w:spacing w:line="240" w:lineRule="auto"/>
        <w:ind w:left="1146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 xml:space="preserve">Ta có: </w:t>
      </w:r>
      <w:r w:rsidRPr="004A24A4">
        <w:rPr>
          <w:rFonts w:ascii="Chu Van An" w:hAnsi="Chu Van An" w:cs="Chu Van An"/>
          <w:b/>
          <w:position w:val="-16"/>
          <w:szCs w:val="24"/>
        </w:rPr>
        <w:object w:dxaOrig="3379" w:dyaOrig="440" w14:anchorId="00E192FD">
          <v:shape id="_x0000_i20830" type="#_x0000_t75" style="width:169.25pt;height:21.5pt" o:ole="">
            <v:imagedata r:id="rId68" o:title=""/>
          </v:shape>
          <o:OLEObject Type="Embed" ProgID="Equation.DSMT4" ShapeID="_x0000_i20830" DrawAspect="Content" ObjectID="_1686017231" r:id="rId69"/>
        </w:object>
      </w:r>
    </w:p>
    <w:p w14:paraId="598D6002" w14:textId="26AA7493" w:rsidR="00EC5D1C" w:rsidRDefault="00EC5D1C" w:rsidP="00D04F9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r w:rsidR="001A32EA"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  </w:t>
      </w:r>
    </w:p>
    <w:tbl>
      <w:tblPr>
        <w:tblStyle w:val="TableGrid"/>
        <w:tblW w:w="10664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151"/>
      </w:tblGrid>
      <w:tr w:rsidR="00921881" w14:paraId="58D9E4F7" w14:textId="77777777" w:rsidTr="006C31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B0B0DF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1712" w:hanging="168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1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>Tập hợp nào sau đây chỉ gồm các số vô tỷ?</w:t>
            </w:r>
          </w:p>
          <w:p w14:paraId="187E52D3" w14:textId="77777777" w:rsidR="00921881" w:rsidRPr="004A24A4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hanging="1683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" w:name="c1a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735" w:dyaOrig="420" w14:anchorId="374D60B7">
                <v:shape id="_x0000_i21625" type="#_x0000_t75" style="width:36.45pt;height:20.55pt" o:ole="">
                  <v:imagedata r:id="rId70" o:title=""/>
                </v:shape>
                <o:OLEObject Type="Embed" ProgID="Equation.DSMT4" ShapeID="_x0000_i21625" DrawAspect="Content" ObjectID="_1686017232" r:id="rId71"/>
              </w:object>
            </w:r>
            <w:r w:rsidRPr="004A24A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" w:name="c1b"/>
            <w:bookmarkEnd w:id="1"/>
            <w:r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645" w:dyaOrig="345" w14:anchorId="2E841490">
                <v:shape id="_x0000_i21626" type="#_x0000_t75" style="width:31.8pt;height:16.85pt" o:ole="">
                  <v:imagedata r:id="rId72" o:title=""/>
                </v:shape>
                <o:OLEObject Type="Embed" ProgID="Equation.DSMT4" ShapeID="_x0000_i21626" DrawAspect="Content" ObjectID="_1686017233" r:id="rId73"/>
              </w:object>
            </w:r>
            <w:r w:rsidRPr="004A24A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3" w:name="c1c"/>
            <w:bookmarkEnd w:id="2"/>
            <w:r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615" w:dyaOrig="345" w14:anchorId="1C15A81D">
                <v:shape id="_x0000_i21627" type="#_x0000_t75" style="width:30.85pt;height:16.85pt" o:ole="">
                  <v:imagedata r:id="rId74" o:title=""/>
                </v:shape>
                <o:OLEObject Type="Embed" ProgID="Equation.DSMT4" ShapeID="_x0000_i21627" DrawAspect="Content" ObjectID="_1686017234" r:id="rId75"/>
              </w:object>
            </w:r>
            <w:r w:rsidRPr="004A24A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4" w:name="c1d"/>
            <w:bookmarkEnd w:id="3"/>
            <w:r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780" w:dyaOrig="405" w14:anchorId="05DF252C">
                <v:shape id="_x0000_i21628" type="#_x0000_t75" style="width:39.25pt;height:20.55pt" o:ole="">
                  <v:imagedata r:id="rId76" o:title=""/>
                </v:shape>
                <o:OLEObject Type="Embed" ProgID="Equation.DSMT4" ShapeID="_x0000_i21628" DrawAspect="Content" ObjectID="_1686017235" r:id="rId77"/>
              </w:object>
            </w:r>
            <w:r w:rsidRPr="004A24A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4"/>
          <w:p w14:paraId="413C2D23" w14:textId="77777777" w:rsidR="00921881" w:rsidRDefault="00921881" w:rsidP="006C3139">
            <w:pPr>
              <w:ind w:hanging="168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9C724E" w14:textId="77777777" w:rsidR="00921881" w:rsidRDefault="00921881" w:rsidP="006C3139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921881" w14:paraId="0D6D115D" w14:textId="77777777" w:rsidTr="006C3139">
        <w:trPr>
          <w:trHeight w:val="399"/>
        </w:trPr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31AE46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1712" w:hanging="1683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2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tập </w:t>
            </w:r>
            <w:r w:rsidRPr="004A24A4">
              <w:rPr>
                <w:position w:val="-10"/>
              </w:rPr>
              <w:object w:dxaOrig="1005" w:dyaOrig="300" w14:anchorId="5CA1CB25">
                <v:shape id="_x0000_i21629" type="#_x0000_t75" style="width:50.5pt;height:14.95pt" o:ole="">
                  <v:imagedata r:id="rId78" o:title=""/>
                </v:shape>
                <o:OLEObject Type="Embed" ProgID="Equation.DSMT4" ShapeID="_x0000_i21629" DrawAspect="Content" ObjectID="_1686017236" r:id="rId79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và </w:t>
            </w:r>
            <w:r w:rsidRPr="004A24A4">
              <w:rPr>
                <w:position w:val="-14"/>
              </w:rPr>
              <w:object w:dxaOrig="2310" w:dyaOrig="390" w14:anchorId="45FB3331">
                <v:shape id="_x0000_i21630" type="#_x0000_t75" style="width:115.95pt;height:19.65pt" o:ole="">
                  <v:imagedata r:id="rId80" o:title=""/>
                </v:shape>
                <o:OLEObject Type="Embed" ProgID="Equation.DSMT4" ShapeID="_x0000_i21630" DrawAspect="Content" ObjectID="_1686017237" r:id="rId81"/>
              </w:object>
            </w:r>
            <w:r w:rsidRPr="00785527">
              <w:rPr>
                <w:rFonts w:ascii="Chu Van An" w:hAnsi="Chu Van An" w:cs="Chu Van An"/>
                <w:szCs w:val="24"/>
              </w:rPr>
              <w:t>. Khi đó</w:t>
            </w:r>
          </w:p>
          <w:p w14:paraId="1EF78567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ind w:hanging="168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5" w:name="c2a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965" w:dyaOrig="300" w14:anchorId="50E7B617">
                <v:shape id="_x0000_i21631" type="#_x0000_t75" style="width:98.2pt;height:14.95pt" o:ole="">
                  <v:imagedata r:id="rId82" o:title=""/>
                </v:shape>
                <o:OLEObject Type="Embed" ProgID="Equation.DSMT4" ShapeID="_x0000_i21631" DrawAspect="Content" ObjectID="_1686017238" r:id="rId83"/>
              </w:object>
            </w:r>
            <w:r w:rsidRPr="004A24A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6" w:name="c2b"/>
            <w:bookmarkEnd w:id="5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395" w:dyaOrig="300" w14:anchorId="644181A5">
                <v:shape id="_x0000_i21632" type="#_x0000_t75" style="width:70.15pt;height:14.95pt" o:ole="">
                  <v:imagedata r:id="rId84" o:title=""/>
                </v:shape>
                <o:OLEObject Type="Embed" ProgID="Equation.DSMT4" ShapeID="_x0000_i21632" DrawAspect="Content" ObjectID="_1686017239" r:id="rId85"/>
              </w:object>
            </w:r>
            <w:r w:rsidRPr="004A24A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8C58F52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ind w:hanging="1683"/>
              <w:mirrorIndents/>
              <w:rPr>
                <w:rFonts w:ascii="Chu Van An" w:hAnsi="Chu Van An" w:cs="Chu Van An"/>
                <w:color w:val="FF0000"/>
                <w:sz w:val="24"/>
                <w:szCs w:val="24"/>
                <w:lang w:val="vi-VN"/>
              </w:rPr>
            </w:pPr>
            <w:bookmarkStart w:id="7" w:name="c2c"/>
            <w:bookmarkEnd w:id="6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10" w:dyaOrig="300" w14:anchorId="4017895B">
                <v:shape id="_x0000_i21633" type="#_x0000_t75" style="width:70.15pt;height:14.95pt" o:ole="">
                  <v:imagedata r:id="rId86" o:title=""/>
                </v:shape>
                <o:OLEObject Type="Embed" ProgID="Equation.DSMT4" ShapeID="_x0000_i21633" DrawAspect="Content" ObjectID="_1686017240" r:id="rId87"/>
              </w:object>
            </w:r>
            <w:r w:rsidRPr="004A24A4">
              <w:rPr>
                <w:rFonts w:ascii="Chu Van An" w:hAnsi="Chu Van An" w:cs="Chu Van An"/>
                <w:color w:val="FF0000"/>
                <w:sz w:val="24"/>
                <w:szCs w:val="24"/>
              </w:rPr>
              <w:t>.</w:t>
            </w:r>
            <w:bookmarkStart w:id="8" w:name="c2d"/>
            <w:bookmarkEnd w:id="7"/>
            <w:r>
              <w:rPr>
                <w:rFonts w:ascii="Chu Van An" w:hAnsi="Chu Van An" w:cs="Chu Van An"/>
                <w:color w:val="FF0000"/>
                <w:szCs w:val="24"/>
                <w:lang w:val="vi-VN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color w:val="FF0000"/>
                <w:szCs w:val="24"/>
                <w:lang w:val="vi-VN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950" w:dyaOrig="300" w14:anchorId="61FD4FE8">
                <v:shape id="_x0000_i21634" type="#_x0000_t75" style="width:97.25pt;height:14.95pt" o:ole="">
                  <v:imagedata r:id="rId88" o:title=""/>
                </v:shape>
                <o:OLEObject Type="Embed" ProgID="Equation.DSMT4" ShapeID="_x0000_i21634" DrawAspect="Content" ObjectID="_1686017241" r:id="rId89"/>
              </w:object>
            </w:r>
            <w:r w:rsidRPr="004A24A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8"/>
          <w:p w14:paraId="6E17FA87" w14:textId="77777777" w:rsidR="00921881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ind w:hanging="168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F300A9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2641F9A6" w14:textId="77777777" w:rsidTr="006C31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3FD894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1712" w:hanging="1683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3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>Sử dụng các kí hiệu “</w:t>
            </w:r>
            <w:r w:rsidRPr="00785527">
              <w:rPr>
                <w:rFonts w:ascii="Chu Van An" w:hAnsi="Chu Van An" w:cs="Chu Van An"/>
                <w:i/>
                <w:szCs w:val="24"/>
              </w:rPr>
              <w:t>khoảng</w:t>
            </w:r>
            <w:r w:rsidRPr="00785527">
              <w:rPr>
                <w:rFonts w:ascii="Chu Van An" w:hAnsi="Chu Van An" w:cs="Chu Van An"/>
                <w:szCs w:val="24"/>
              </w:rPr>
              <w:t xml:space="preserve">”, “ </w:t>
            </w:r>
            <w:r w:rsidRPr="00785527">
              <w:rPr>
                <w:rFonts w:ascii="Chu Van An" w:hAnsi="Chu Van An" w:cs="Chu Van An"/>
                <w:i/>
                <w:szCs w:val="24"/>
              </w:rPr>
              <w:t>nửa khoảng</w:t>
            </w:r>
            <w:r w:rsidRPr="00785527">
              <w:rPr>
                <w:rFonts w:ascii="Chu Van An" w:hAnsi="Chu Van An" w:cs="Chu Van An"/>
                <w:szCs w:val="24"/>
              </w:rPr>
              <w:t xml:space="preserve">” và “ </w:t>
            </w:r>
            <w:r w:rsidRPr="00785527">
              <w:rPr>
                <w:rFonts w:ascii="Chu Van An" w:hAnsi="Chu Van An" w:cs="Chu Van An"/>
                <w:i/>
                <w:szCs w:val="24"/>
              </w:rPr>
              <w:t>đoạn</w:t>
            </w:r>
            <w:r w:rsidRPr="00785527">
              <w:rPr>
                <w:rFonts w:ascii="Chu Van An" w:hAnsi="Chu Van An" w:cs="Chu Van An"/>
                <w:szCs w:val="24"/>
              </w:rPr>
              <w:t>” để viết lại tập hợp</w:t>
            </w:r>
          </w:p>
          <w:p w14:paraId="28647DA9" w14:textId="77777777" w:rsidR="00921881" w:rsidRPr="004A24A4" w:rsidRDefault="00921881" w:rsidP="00373D4D">
            <w:pPr>
              <w:spacing w:line="276" w:lineRule="auto"/>
              <w:ind w:firstLine="4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190" w:dyaOrig="405" w14:anchorId="4DEF6E0B">
                <v:shape id="_x0000_i21635" type="#_x0000_t75" style="width:109.4pt;height:20.55pt" o:ole="">
                  <v:imagedata r:id="rId90" o:title=""/>
                </v:shape>
                <o:OLEObject Type="Embed" ProgID="Equation.DSMT4" ShapeID="_x0000_i21635" DrawAspect="Content" ObjectID="_1686017242" r:id="rId91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2357258" w14:textId="77777777" w:rsidR="00921881" w:rsidRPr="004A24A4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hanging="1683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9" w:name="c3a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960" w:dyaOrig="405" w14:anchorId="755D7203">
                <v:shape id="_x0000_i22551" type="#_x0000_t75" style="width:47.7pt;height:20.55pt" o:ole="">
                  <v:imagedata r:id="rId92" o:title=""/>
                </v:shape>
                <o:OLEObject Type="Embed" ProgID="Equation.DSMT4" ShapeID="_x0000_i22551" DrawAspect="Content" ObjectID="_1686017243" r:id="rId93"/>
              </w:object>
            </w:r>
            <w:r w:rsidRPr="004A24A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0" w:name="c3b"/>
            <w:bookmarkEnd w:id="9"/>
            <w:r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945" w:dyaOrig="405" w14:anchorId="1CEBCB03">
                <v:shape id="_x0000_i22552" type="#_x0000_t75" style="width:47.7pt;height:20.55pt" o:ole="">
                  <v:imagedata r:id="rId94" o:title=""/>
                </v:shape>
                <o:OLEObject Type="Embed" ProgID="Equation.DSMT4" ShapeID="_x0000_i22552" DrawAspect="Content" ObjectID="_1686017244" r:id="rId95"/>
              </w:object>
            </w:r>
            <w:r w:rsidRPr="004A24A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1" w:name="c3c"/>
            <w:bookmarkEnd w:id="10"/>
            <w:r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960" w:dyaOrig="405" w14:anchorId="1CD7F78D">
                <v:shape id="_x0000_i22553" type="#_x0000_t75" style="width:47.7pt;height:20.55pt" o:ole="">
                  <v:imagedata r:id="rId96" o:title=""/>
                </v:shape>
                <o:OLEObject Type="Embed" ProgID="Equation.DSMT4" ShapeID="_x0000_i22553" DrawAspect="Content" ObjectID="_1686017245" r:id="rId97"/>
              </w:object>
            </w:r>
            <w:r w:rsidRPr="004A24A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" w:name="c3d"/>
            <w:bookmarkEnd w:id="11"/>
            <w:r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975" w:dyaOrig="405" w14:anchorId="24409E50">
                <v:shape id="_x0000_i22554" type="#_x0000_t75" style="width:48.6pt;height:20.55pt" o:ole="">
                  <v:imagedata r:id="rId98" o:title=""/>
                </v:shape>
                <o:OLEObject Type="Embed" ProgID="Equation.DSMT4" ShapeID="_x0000_i22554" DrawAspect="Content" ObjectID="_1686017246" r:id="rId99"/>
              </w:object>
            </w:r>
            <w:r w:rsidRPr="004A24A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2"/>
          <w:p w14:paraId="47706B6A" w14:textId="77777777" w:rsidR="00921881" w:rsidRDefault="00921881" w:rsidP="006C3139">
            <w:pPr>
              <w:ind w:hanging="168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ED5AC5B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10C55382" w14:textId="77777777" w:rsidTr="006C31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C131FEF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1712" w:hanging="1683"/>
              <w:mirrorIndents/>
              <w:rPr>
                <w:rFonts w:ascii="Chu Van An" w:eastAsia="Times New Roman" w:hAnsi="Chu Van An" w:cs="Chu Van An"/>
                <w:szCs w:val="24"/>
              </w:rPr>
            </w:pPr>
            <w:r w:rsidRPr="0078552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4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eastAsia="Times New Roman" w:hAnsi="Chu Van An" w:cs="Chu Van An"/>
                <w:szCs w:val="24"/>
              </w:rPr>
              <w:t>Hình vẽ sau đây phần không bị gạch minh họa cho một tập con của tập số thự</w:t>
            </w:r>
            <w:r w:rsidRPr="00785527">
              <w:rPr>
                <w:rFonts w:ascii="MS PMincho" w:eastAsia="MS PMincho" w:hAnsi="MS PMincho" w:cs="Chu Van An"/>
                <w:b/>
                <w:color w:val="000000" w:themeColor="text1"/>
                <w:szCs w:val="24"/>
              </w:rPr>
              <w:t>c</w:t>
            </w:r>
            <w:r w:rsidRPr="00785527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.</w:t>
            </w:r>
            <w:r w:rsidRPr="00785527">
              <w:rPr>
                <w:rFonts w:ascii="Chu Van An" w:eastAsia="Times New Roman" w:hAnsi="Chu Van An" w:cs="Chu Van An"/>
                <w:szCs w:val="24"/>
              </w:rPr>
              <w:t xml:space="preserve"> Hỏi tập đó là tập nào?</w:t>
            </w:r>
          </w:p>
          <w:p w14:paraId="14BCEA5F" w14:textId="77777777" w:rsidR="00921881" w:rsidRPr="004A24A4" w:rsidRDefault="00921881" w:rsidP="006C3139">
            <w:pPr>
              <w:spacing w:line="276" w:lineRule="auto"/>
              <w:ind w:firstLine="171"/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4A24A4">
              <w:rPr>
                <w:rFonts w:ascii="Chu Van An" w:hAnsi="Chu Van An" w:cs="Chu Van An"/>
                <w:sz w:val="24"/>
                <w:szCs w:val="24"/>
              </w:rPr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pict w14:anchorId="5E061E7B">
                <v:group id="_x0000_s1708" style="width:197.9pt;height:34.25pt;mso-position-horizontal-relative:char;mso-position-vertical-relative:line" coordorigin="4493,10224" coordsize="3958,685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_x0000_s1709" type="#_x0000_t32" style="position:absolute;left:4493;top:10445;width:3958;height:0" o:connectortype="straight" strokecolor="#009" strokeweight="1pt">
                    <v:stroke endarrow="classic" endarrowwidth="narrow"/>
                  </v:shape>
                  <v:shape id="_x0000_s1710" type="#_x0000_t75" style="position:absolute;left:5420;top:10600;width:384;height:309">
                    <v:imagedata r:id="rId100" o:title=""/>
                  </v:shape>
                  <v:shape id="_x0000_s1711" type="#_x0000_t75" style="position:absolute;left:7071;top:10224;width:312;height:442">
                    <v:imagedata r:id="rId101" o:title=""/>
                  </v:shape>
                  <v:oval id="_x0000_s1712" style="position:absolute;left:7103;top:10414;width:57;height:57" fillcolor="red" strokecolor="#009" strokeweight="1pt"/>
                  <v:shape id="_x0000_s1713" type="#_x0000_t32" style="position:absolute;left:5799;top:10373;width:56;height:144;flip:x" o:connectortype="straight" strokecolor="#009"/>
                  <v:shape id="_x0000_s1714" type="#_x0000_t32" style="position:absolute;left:7052;top:10373;width:56;height:144;flip:x" o:connectortype="straight" strokecolor="#009"/>
                  <v:shape id="_x0000_s1715" type="#_x0000_t32" style="position:absolute;left:7000;top:10373;width:56;height:144;flip:x" o:connectortype="straight" strokecolor="#009"/>
                  <v:shape id="_x0000_s1716" type="#_x0000_t32" style="position:absolute;left:6948;top:10373;width:56;height:144;flip:x" o:connectortype="straight" strokecolor="#009"/>
                  <v:shape id="_x0000_s1717" type="#_x0000_t32" style="position:absolute;left:6896;top:10373;width:56;height:144;flip:x" o:connectortype="straight" strokecolor="#009"/>
                  <v:shape id="_x0000_s1718" type="#_x0000_t32" style="position:absolute;left:6844;top:10373;width:56;height:144;flip:x" o:connectortype="straight" strokecolor="#009"/>
                  <v:shape id="_x0000_s1719" type="#_x0000_t32" style="position:absolute;left:6791;top:10373;width:56;height:144;flip:x" o:connectortype="straight" strokecolor="#009"/>
                  <v:shape id="_x0000_s1720" type="#_x0000_t32" style="position:absolute;left:6687;top:10373;width:56;height:144;flip:x" o:connectortype="straight" strokecolor="#009"/>
                  <v:shape id="_x0000_s1721" type="#_x0000_t32" style="position:absolute;left:6582;top:10373;width:56;height:144;flip:x" o:connectortype="straight" strokecolor="#009"/>
                  <v:shape id="_x0000_s1722" type="#_x0000_t32" style="position:absolute;left:6739;top:10373;width:56;height:144;flip:x" o:connectortype="straight" strokecolor="#009"/>
                  <v:shape id="_x0000_s1723" type="#_x0000_t32" style="position:absolute;left:6635;top:10373;width:56;height:144;flip:x" o:connectortype="straight" strokecolor="#009"/>
                  <v:shape id="_x0000_s1724" type="#_x0000_t32" style="position:absolute;left:6530;top:10373;width:56;height:144;flip:x" o:connectortype="straight" strokecolor="#009"/>
                  <v:shape id="_x0000_s1725" type="#_x0000_t32" style="position:absolute;left:6478;top:10373;width:56;height:144;flip:x" o:connectortype="straight" strokecolor="#009"/>
                  <v:shape id="_x0000_s1726" type="#_x0000_t32" style="position:absolute;left:6426;top:10373;width:56;height:144;flip:x" o:connectortype="straight" strokecolor="#009"/>
                  <v:shape id="_x0000_s1727" type="#_x0000_t32" style="position:absolute;left:6374;top:10373;width:56;height:144;flip:x" o:connectortype="straight" strokecolor="#009"/>
                  <v:shape id="_x0000_s1728" type="#_x0000_t32" style="position:absolute;left:6269;top:10373;width:56;height:144;flip:x" o:connectortype="straight" strokecolor="#009"/>
                  <v:shape id="_x0000_s1729" type="#_x0000_t32" style="position:absolute;left:6165;top:10373;width:56;height:144;flip:x" o:connectortype="straight" strokecolor="#009"/>
                  <v:shape id="_x0000_s1730" type="#_x0000_t32" style="position:absolute;left:6321;top:10373;width:56;height:144;flip:x" o:connectortype="straight" strokecolor="#009"/>
                  <v:shape id="_x0000_s1731" type="#_x0000_t32" style="position:absolute;left:6217;top:10373;width:56;height:144;flip:x" o:connectortype="straight" strokecolor="#009"/>
                  <v:shape id="_x0000_s1732" type="#_x0000_t32" style="position:absolute;left:6060;top:10373;width:56;height:144;flip:x" o:connectortype="straight" strokecolor="#009"/>
                  <v:shape id="_x0000_s1733" type="#_x0000_t32" style="position:absolute;left:5956;top:10373;width:56;height:144;flip:x" o:connectortype="straight" strokecolor="#009"/>
                  <v:shape id="_x0000_s1734" type="#_x0000_t32" style="position:absolute;left:6112;top:10373;width:56;height:144;flip:x" o:connectortype="straight" strokecolor="#009"/>
                  <v:shape id="_x0000_s1735" type="#_x0000_t32" style="position:absolute;left:6008;top:10373;width:56;height:144;flip:x" o:connectortype="straight" strokecolor="#009"/>
                  <v:shape id="_x0000_s1736" type="#_x0000_t32" style="position:absolute;left:5904;top:10373;width:56;height:144;flip:x" o:connectortype="straight" strokecolor="#009"/>
                  <v:shape id="_x0000_s1737" type="#_x0000_t32" style="position:absolute;left:5851;top:10373;width:56;height:144;flip:x" o:connectortype="straight" strokecolor="#009"/>
                  <v:shape id="_x0000_s1738" type="#_x0000_t32" style="position:absolute;left:5747;top:10373;width:56;height:144;flip:x" o:connectortype="straight" strokecolor="#009"/>
                  <v:shape id="_x0000_s1739" type="#_x0000_t32" style="position:absolute;left:5695;top:10373;width:56;height:144;flip:x" o:connectortype="straight" strokecolor="#009"/>
                  <v:shape id="_x0000_s1740" type="#_x0000_t75" style="position:absolute;left:5469;top:10224;width:335;height:442">
                    <v:imagedata r:id="rId102" o:title=""/>
                  </v:shape>
                  <v:oval id="_x0000_s1741" style="position:absolute;left:5690;top:10414;width:57;height:57" fillcolor="red" strokecolor="#009" strokeweight="1pt"/>
                  <v:shape id="_x0000_s1742" type="#_x0000_t75" style="position:absolute;left:7038;top:10600;width:216;height:309">
                    <v:imagedata r:id="rId103" o:title=""/>
                  </v:shape>
                  <w10:wrap type="none"/>
                  <w10:anchorlock/>
                </v:group>
                <o:OLEObject Type="Embed" ProgID="Equation.DSMT4" ShapeID="_x0000_s1710" DrawAspect="Content" ObjectID="_1686017613" r:id="rId104"/>
                <o:OLEObject Type="Embed" ProgID="Equation.DSMT4" ShapeID="_x0000_s1711" DrawAspect="Content" ObjectID="_1686017614" r:id="rId105"/>
                <o:OLEObject Type="Embed" ProgID="Equation.DSMT4" ShapeID="_x0000_s1740" DrawAspect="Content" ObjectID="_1686017615" r:id="rId106"/>
                <o:OLEObject Type="Embed" ProgID="Equation.DSMT4" ShapeID="_x0000_s1742" DrawAspect="Content" ObjectID="_1686017616" r:id="rId107"/>
              </w:pict>
            </w:r>
          </w:p>
          <w:p w14:paraId="2E77EA1F" w14:textId="77777777" w:rsidR="00921881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ind w:hanging="1683"/>
              <w:mirrorIndents/>
              <w:rPr>
                <w:rFonts w:ascii="Chu Van An" w:eastAsia="Times New Roman" w:hAnsi="Chu Van An" w:cs="Chu Van An"/>
                <w:color w:val="0000FF"/>
                <w:szCs w:val="24"/>
              </w:rPr>
            </w:pPr>
            <w:bookmarkStart w:id="13" w:name="c4a"/>
            <w:r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szCs w:val="24"/>
              </w:rPr>
              <w:t xml:space="preserve"> </w:t>
            </w:r>
            <w:r w:rsidRPr="004A24A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4A24A4">
              <w:rPr>
                <w:rFonts w:ascii="Chu Van An" w:eastAsia="Times New Roman" w:hAnsi="Chu Van An" w:cs="Chu Van An"/>
                <w:color w:val="0000FF"/>
                <w:position w:val="-14"/>
                <w:sz w:val="24"/>
                <w:szCs w:val="24"/>
              </w:rPr>
              <w:object w:dxaOrig="1230" w:dyaOrig="405" w14:anchorId="2BCC3019">
                <v:shape id="_x0000_i21671" type="#_x0000_t75" style="width:61.7pt;height:20.55pt" o:ole="">
                  <v:imagedata r:id="rId108" o:title=""/>
                </v:shape>
                <o:OLEObject Type="Embed" ProgID="Equation.DSMT4" ShapeID="_x0000_i21671" DrawAspect="Content" ObjectID="_1686017247" r:id="rId109"/>
              </w:object>
            </w:r>
            <w:r w:rsidRPr="004A24A4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bookmarkStart w:id="14" w:name="c4b"/>
            <w:bookmarkEnd w:id="13"/>
            <w:r>
              <w:rPr>
                <w:rFonts w:ascii="Chu Van An" w:eastAsia="Times New Roman" w:hAnsi="Chu Van An" w:cs="Chu Van An"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color w:val="0000FF"/>
                <w:szCs w:val="24"/>
              </w:rPr>
              <w:t xml:space="preserve">  </w:t>
            </w:r>
            <w:r w:rsidRPr="004A24A4">
              <w:rPr>
                <w:rFonts w:ascii="Chu Van An" w:eastAsia="Times New Roman" w:hAnsi="Chu Van An" w:cs="Chu Van An"/>
                <w:color w:val="0000FF"/>
                <w:position w:val="-14"/>
                <w:sz w:val="24"/>
                <w:szCs w:val="24"/>
              </w:rPr>
              <w:object w:dxaOrig="1095" w:dyaOrig="405" w14:anchorId="535DF9A3">
                <v:shape id="_x0000_i21672" type="#_x0000_t75" style="width:55.15pt;height:20.55pt" o:ole="">
                  <v:imagedata r:id="rId110" o:title=""/>
                </v:shape>
                <o:OLEObject Type="Embed" ProgID="Equation.DSMT4" ShapeID="_x0000_i21672" DrawAspect="Content" ObjectID="_1686017248" r:id="rId111"/>
              </w:object>
            </w:r>
            <w:r w:rsidRPr="004A24A4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495D7629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ind w:hanging="1683"/>
              <w:mirrorIndents/>
              <w:rPr>
                <w:rFonts w:ascii="Chu Van An" w:eastAsia="Times New Roman" w:hAnsi="Chu Van An" w:cs="Chu Van An"/>
                <w:color w:val="0000FF"/>
                <w:sz w:val="24"/>
                <w:szCs w:val="24"/>
              </w:rPr>
            </w:pPr>
            <w:bookmarkStart w:id="15" w:name="c4c"/>
            <w:bookmarkEnd w:id="14"/>
            <w:r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color w:val="0000FF"/>
                <w:szCs w:val="24"/>
              </w:rPr>
              <w:t xml:space="preserve">  </w:t>
            </w:r>
            <w:r w:rsidRPr="004A24A4">
              <w:rPr>
                <w:rFonts w:ascii="Chu Van An" w:eastAsia="Times New Roman" w:hAnsi="Chu Van An" w:cs="Chu Van An"/>
                <w:color w:val="0000FF"/>
                <w:position w:val="-14"/>
                <w:sz w:val="24"/>
                <w:szCs w:val="24"/>
              </w:rPr>
              <w:object w:dxaOrig="1020" w:dyaOrig="405" w14:anchorId="573EB1CA">
                <v:shape id="_x0000_i21673" type="#_x0000_t75" style="width:51.45pt;height:20.55pt" o:ole="">
                  <v:imagedata r:id="rId112" o:title=""/>
                </v:shape>
                <o:OLEObject Type="Embed" ProgID="Equation.DSMT4" ShapeID="_x0000_i21673" DrawAspect="Content" ObjectID="_1686017249" r:id="rId113"/>
              </w:object>
            </w:r>
            <w:r w:rsidRPr="004A24A4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bookmarkStart w:id="16" w:name="c4d"/>
            <w:bookmarkEnd w:id="15"/>
            <w:r>
              <w:rPr>
                <w:rFonts w:ascii="Chu Van An" w:eastAsia="Times New Roman" w:hAnsi="Chu Van An" w:cs="Chu Van An"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color w:val="0000FF"/>
                <w:szCs w:val="24"/>
              </w:rPr>
              <w:t xml:space="preserve">  </w:t>
            </w:r>
            <w:r w:rsidRPr="004A24A4">
              <w:rPr>
                <w:rFonts w:ascii="Chu Van An" w:eastAsia="Times New Roman" w:hAnsi="Chu Van An" w:cs="Chu Van An"/>
                <w:color w:val="0000FF"/>
                <w:position w:val="-14"/>
                <w:sz w:val="24"/>
                <w:szCs w:val="24"/>
              </w:rPr>
              <w:object w:dxaOrig="1020" w:dyaOrig="405" w14:anchorId="1B37687A">
                <v:shape id="_x0000_i21674" type="#_x0000_t75" style="width:51.45pt;height:20.55pt" o:ole="">
                  <v:imagedata r:id="rId114" o:title=""/>
                </v:shape>
                <o:OLEObject Type="Embed" ProgID="Equation.DSMT4" ShapeID="_x0000_i21674" DrawAspect="Content" ObjectID="_1686017250" r:id="rId115"/>
              </w:object>
            </w:r>
            <w:r w:rsidRPr="004A24A4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bookmarkEnd w:id="16"/>
          <w:p w14:paraId="218AE700" w14:textId="77777777" w:rsidR="00921881" w:rsidRDefault="00921881" w:rsidP="006C3139">
            <w:pPr>
              <w:ind w:hanging="168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CCB840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3F23A942" w14:textId="77777777" w:rsidTr="006C31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21570C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1712" w:hanging="1683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5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tập </w:t>
            </w:r>
            <w:r w:rsidRPr="004A24A4">
              <w:rPr>
                <w:position w:val="-14"/>
              </w:rPr>
              <w:object w:dxaOrig="960" w:dyaOrig="405" w14:anchorId="37AFDED9">
                <v:shape id="_x0000_i21641" type="#_x0000_t75" style="width:47.7pt;height:20.55pt" o:ole="">
                  <v:imagedata r:id="rId116" o:title=""/>
                </v:shape>
                <o:OLEObject Type="Embed" ProgID="Equation.DSMT4" ShapeID="_x0000_i21641" DrawAspect="Content" ObjectID="_1686017251" r:id="rId117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chọn đáp án đúng</w:t>
            </w:r>
          </w:p>
          <w:p w14:paraId="031569BD" w14:textId="77777777" w:rsidR="00921881" w:rsidRPr="004A24A4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ind w:hanging="1683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7" w:name="c5a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160" w:dyaOrig="405" w14:anchorId="7104EC18">
                <v:shape id="_x0000_i21642" type="#_x0000_t75" style="width:108.45pt;height:20.55pt" o:ole="">
                  <v:imagedata r:id="rId118" o:title=""/>
                </v:shape>
                <o:OLEObject Type="Embed" ProgID="Equation.DSMT4" ShapeID="_x0000_i21642" DrawAspect="Content" ObjectID="_1686017252" r:id="rId119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8" w:name="c5b"/>
            <w:bookmarkEnd w:id="17"/>
            <w:r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160" w:dyaOrig="405" w14:anchorId="64E23693">
                <v:shape id="_x0000_i21643" type="#_x0000_t75" style="width:108.45pt;height:20.55pt" o:ole="">
                  <v:imagedata r:id="rId120" o:title=""/>
                </v:shape>
                <o:OLEObject Type="Embed" ProgID="Equation.DSMT4" ShapeID="_x0000_i21643" DrawAspect="Content" ObjectID="_1686017253" r:id="rId121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7862D3B" w14:textId="77777777" w:rsidR="00921881" w:rsidRPr="004A24A4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ind w:hanging="1683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9" w:name="c5c"/>
            <w:bookmarkEnd w:id="18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160" w:dyaOrig="405" w14:anchorId="555487EF">
                <v:shape id="_x0000_i21644" type="#_x0000_t75" style="width:108.45pt;height:20.55pt" o:ole="">
                  <v:imagedata r:id="rId122" o:title=""/>
                </v:shape>
                <o:OLEObject Type="Embed" ProgID="Equation.DSMT4" ShapeID="_x0000_i21644" DrawAspect="Content" ObjectID="_1686017254" r:id="rId123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" w:name="c5d"/>
            <w:bookmarkEnd w:id="19"/>
            <w:r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2160" w:dyaOrig="390" w14:anchorId="26EFB032">
                <v:shape id="_x0000_i21645" type="#_x0000_t75" style="width:108.45pt;height:19.65pt" o:ole="">
                  <v:imagedata r:id="rId124" o:title=""/>
                </v:shape>
                <o:OLEObject Type="Embed" ProgID="Equation.DSMT4" ShapeID="_x0000_i21645" DrawAspect="Content" ObjectID="_1686017255" r:id="rId125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0"/>
          <w:p w14:paraId="21822BC5" w14:textId="77777777" w:rsidR="00921881" w:rsidRDefault="00921881" w:rsidP="006C3139">
            <w:pPr>
              <w:ind w:hanging="168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9D5EE4C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52253161" w14:textId="77777777" w:rsidTr="006C31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212609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1712" w:hanging="1683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6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>Hình vẽ dưới đây biểu diễn cho tập hợp nào?</w:t>
            </w:r>
          </w:p>
          <w:p w14:paraId="50BD1809" w14:textId="77777777" w:rsidR="00921881" w:rsidRPr="004A24A4" w:rsidRDefault="00921881" w:rsidP="006C3139">
            <w:pPr>
              <w:spacing w:line="276" w:lineRule="auto"/>
              <w:ind w:hanging="1683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4A24A4">
              <w:rPr>
                <w:rFonts w:ascii="Chu Van An" w:hAnsi="Chu Van An" w:cs="Chu Van An"/>
                <w:noProof/>
                <w:sz w:val="24"/>
                <w:szCs w:val="24"/>
              </w:rPr>
              <w:object w:dxaOrig="2100" w:dyaOrig="440" w14:anchorId="64516084">
                <v:shape id="_x0000_s1744" type="#_x0000_t75" style="position:absolute;margin-left:270.8pt;margin-top:9.2pt;width:9.1pt;height:13.9pt;z-index:251658240;mso-position-horizontal-relative:text;mso-position-vertical-relative:text">
                  <v:imagedata r:id="rId126" o:title=""/>
                </v:shape>
                <o:OLEObject Type="Embed" ProgID="Equation.DSMT4" ShapeID="_x0000_s1744" DrawAspect="Content" ObjectID="_1686017617" r:id="rId127"/>
              </w:object>
            </w:r>
            <w:r w:rsidRPr="004A24A4">
              <w:rPr>
                <w:rFonts w:ascii="Chu Van An" w:hAnsi="Chu Van An" w:cs="Chu Van An"/>
                <w:noProof/>
                <w:sz w:val="24"/>
                <w:szCs w:val="24"/>
              </w:rPr>
              <w:object w:dxaOrig="2100" w:dyaOrig="440" w14:anchorId="20F0A0E4">
                <v:shape id="_x0000_s1743" type="#_x0000_t75" style="position:absolute;margin-left:185.4pt;margin-top:7.95pt;width:16.15pt;height:13.9pt;z-index:251658240;mso-position-horizontal-relative:text;mso-position-vertical-relative:text">
                  <v:imagedata r:id="rId128" o:title=""/>
                </v:shape>
                <o:OLEObject Type="Embed" ProgID="Equation.DSMT4" ShapeID="_x0000_s1743" DrawAspect="Content" ObjectID="_1686017618" r:id="rId129"/>
              </w:object>
            </w:r>
          </w:p>
          <w:p w14:paraId="014FF946" w14:textId="77777777" w:rsidR="00921881" w:rsidRPr="004A24A4" w:rsidRDefault="00921881" w:rsidP="006C3139">
            <w:pPr>
              <w:spacing w:line="276" w:lineRule="auto"/>
              <w:ind w:hanging="1683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4A24A4">
              <w:rPr>
                <w:rFonts w:ascii="Chu Van An" w:hAnsi="Chu Van An" w:cs="Chu Van 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F3D45F7" wp14:editId="7CB20532">
                      <wp:simplePos x="0" y="0"/>
                      <wp:positionH relativeFrom="column">
                        <wp:posOffset>1651000</wp:posOffset>
                      </wp:positionH>
                      <wp:positionV relativeFrom="paragraph">
                        <wp:posOffset>132080</wp:posOffset>
                      </wp:positionV>
                      <wp:extent cx="2757805" cy="0"/>
                      <wp:effectExtent l="12700" t="55880" r="20320" b="58420"/>
                      <wp:wrapNone/>
                      <wp:docPr id="74" name="Straight Arrow Connector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75780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stealth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0C125C" id="Straight Arrow Connector 74" o:spid="_x0000_s1026" type="#_x0000_t32" style="position:absolute;margin-left:130pt;margin-top:10.4pt;width:217.15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" strokeweight=".5pt">
                      <v:stroke endarrow="classic"/>
                    </v:shape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547E41A7" wp14:editId="0AA9927E">
                      <wp:simplePos x="0" y="0"/>
                      <wp:positionH relativeFrom="column">
                        <wp:posOffset>4312920</wp:posOffset>
                      </wp:positionH>
                      <wp:positionV relativeFrom="paragraph">
                        <wp:posOffset>73025</wp:posOffset>
                      </wp:positionV>
                      <wp:extent cx="71120" cy="113665"/>
                      <wp:effectExtent l="7620" t="6350" r="6985" b="13335"/>
                      <wp:wrapNone/>
                      <wp:docPr id="75" name="Straight Connector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112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B58754C" id="Straight Connector 75" o:spid="_x0000_s1026" style="position:absolute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9.6pt,5.75pt" to="345.2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66591B0" wp14:editId="2192E355">
                      <wp:simplePos x="0" y="0"/>
                      <wp:positionH relativeFrom="column">
                        <wp:posOffset>4227195</wp:posOffset>
                      </wp:positionH>
                      <wp:positionV relativeFrom="paragraph">
                        <wp:posOffset>73025</wp:posOffset>
                      </wp:positionV>
                      <wp:extent cx="76200" cy="113665"/>
                      <wp:effectExtent l="7620" t="6350" r="11430" b="13335"/>
                      <wp:wrapNone/>
                      <wp:docPr id="76" name="Straight Connector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620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218FB78" id="Straight Connector 76" o:spid="_x0000_s1026" style="position:absolute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2.85pt,5.75pt" to="338.85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1B27F7EB" wp14:editId="675EA326">
                      <wp:simplePos x="0" y="0"/>
                      <wp:positionH relativeFrom="column">
                        <wp:posOffset>4145915</wp:posOffset>
                      </wp:positionH>
                      <wp:positionV relativeFrom="paragraph">
                        <wp:posOffset>73025</wp:posOffset>
                      </wp:positionV>
                      <wp:extent cx="71120" cy="113665"/>
                      <wp:effectExtent l="12065" t="6350" r="12065" b="13335"/>
                      <wp:wrapNone/>
                      <wp:docPr id="77" name="Straight Connector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112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8FC0C1C" id="Straight Connector 77" o:spid="_x0000_s1026" style="position:absolute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6.45pt,5.75pt" to="332.05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4A5CC29" wp14:editId="57961530">
                      <wp:simplePos x="0" y="0"/>
                      <wp:positionH relativeFrom="column">
                        <wp:posOffset>4072255</wp:posOffset>
                      </wp:positionH>
                      <wp:positionV relativeFrom="paragraph">
                        <wp:posOffset>73025</wp:posOffset>
                      </wp:positionV>
                      <wp:extent cx="76200" cy="113665"/>
                      <wp:effectExtent l="5080" t="6350" r="13970" b="13335"/>
                      <wp:wrapNone/>
                      <wp:docPr id="78" name="Straight Connector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620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7490F77" id="Straight Connector 78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0.65pt,5.75pt" to="326.65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33B7B98A" wp14:editId="2A55BA93">
                      <wp:simplePos x="0" y="0"/>
                      <wp:positionH relativeFrom="column">
                        <wp:posOffset>3998595</wp:posOffset>
                      </wp:positionH>
                      <wp:positionV relativeFrom="paragraph">
                        <wp:posOffset>68580</wp:posOffset>
                      </wp:positionV>
                      <wp:extent cx="71120" cy="113665"/>
                      <wp:effectExtent l="7620" t="11430" r="6985" b="8255"/>
                      <wp:wrapNone/>
                      <wp:docPr id="79" name="Straight Connector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112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2BF8363" id="Straight Connector 79" o:spid="_x0000_s1026" style="position:absolute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4.85pt,5.4pt" to="320.45pt,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35E37245" wp14:editId="71A384E0">
                      <wp:simplePos x="0" y="0"/>
                      <wp:positionH relativeFrom="column">
                        <wp:posOffset>3912870</wp:posOffset>
                      </wp:positionH>
                      <wp:positionV relativeFrom="paragraph">
                        <wp:posOffset>68580</wp:posOffset>
                      </wp:positionV>
                      <wp:extent cx="76200" cy="113665"/>
                      <wp:effectExtent l="7620" t="11430" r="11430" b="8255"/>
                      <wp:wrapNone/>
                      <wp:docPr id="80" name="Straight Connector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620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526BEFC" id="Straight Connector 80" o:spid="_x0000_s1026" style="position:absolute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8.1pt,5.4pt" to="314.1pt,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92D6DFA" wp14:editId="4EE0D92D">
                      <wp:simplePos x="0" y="0"/>
                      <wp:positionH relativeFrom="column">
                        <wp:posOffset>3831590</wp:posOffset>
                      </wp:positionH>
                      <wp:positionV relativeFrom="paragraph">
                        <wp:posOffset>68580</wp:posOffset>
                      </wp:positionV>
                      <wp:extent cx="71120" cy="113665"/>
                      <wp:effectExtent l="12065" t="11430" r="12065" b="8255"/>
                      <wp:wrapNone/>
                      <wp:docPr id="16" name="Straight Connector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112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9512464" id="Straight Connector 16" o:spid="_x0000_s1026" style="position:absolute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1.7pt,5.4pt" to="307.3pt,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22F86685" wp14:editId="2E81C79F">
                      <wp:simplePos x="0" y="0"/>
                      <wp:positionH relativeFrom="column">
                        <wp:posOffset>3757930</wp:posOffset>
                      </wp:positionH>
                      <wp:positionV relativeFrom="paragraph">
                        <wp:posOffset>78105</wp:posOffset>
                      </wp:positionV>
                      <wp:extent cx="76200" cy="113665"/>
                      <wp:effectExtent l="5080" t="11430" r="13970" b="8255"/>
                      <wp:wrapNone/>
                      <wp:docPr id="81" name="Straight Connector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620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112D5F5" id="Straight Connector 81" o:spid="_x0000_s1026" style="position:absolute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5.9pt,6.15pt" to="301.9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43D3E74B" wp14:editId="335CFB7E">
                      <wp:simplePos x="0" y="0"/>
                      <wp:positionH relativeFrom="column">
                        <wp:posOffset>3684270</wp:posOffset>
                      </wp:positionH>
                      <wp:positionV relativeFrom="paragraph">
                        <wp:posOffset>73660</wp:posOffset>
                      </wp:positionV>
                      <wp:extent cx="71120" cy="113665"/>
                      <wp:effectExtent l="7620" t="6985" r="6985" b="12700"/>
                      <wp:wrapNone/>
                      <wp:docPr id="14" name="Straight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112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C3A9513" id="Straight Connector 14" o:spid="_x0000_s1026" style="position:absolute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0.1pt,5.8pt" to="295.7pt,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1128E30C" wp14:editId="689B07C4">
                      <wp:simplePos x="0" y="0"/>
                      <wp:positionH relativeFrom="column">
                        <wp:posOffset>3598545</wp:posOffset>
                      </wp:positionH>
                      <wp:positionV relativeFrom="paragraph">
                        <wp:posOffset>73660</wp:posOffset>
                      </wp:positionV>
                      <wp:extent cx="76200" cy="113665"/>
                      <wp:effectExtent l="7620" t="6985" r="11430" b="12700"/>
                      <wp:wrapNone/>
                      <wp:docPr id="82" name="Straight Connector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620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11C72E1" id="Straight Connector 82" o:spid="_x0000_s1026" style="position:absolute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3.35pt,5.8pt" to="289.35pt,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1E85E430" wp14:editId="118FD431">
                      <wp:simplePos x="0" y="0"/>
                      <wp:positionH relativeFrom="column">
                        <wp:posOffset>3517265</wp:posOffset>
                      </wp:positionH>
                      <wp:positionV relativeFrom="paragraph">
                        <wp:posOffset>74295</wp:posOffset>
                      </wp:positionV>
                      <wp:extent cx="71120" cy="113665"/>
                      <wp:effectExtent l="12065" t="7620" r="12065" b="12065"/>
                      <wp:wrapNone/>
                      <wp:docPr id="12" name="Straight Connector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112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1A8C418" id="Straight Connector 12" o:spid="_x0000_s1026" style="position:absolute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6.95pt,5.85pt" to="282.55pt,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55CC0B9B" wp14:editId="0FE60ECE">
                      <wp:simplePos x="0" y="0"/>
                      <wp:positionH relativeFrom="column">
                        <wp:posOffset>2236470</wp:posOffset>
                      </wp:positionH>
                      <wp:positionV relativeFrom="paragraph">
                        <wp:posOffset>79375</wp:posOffset>
                      </wp:positionV>
                      <wp:extent cx="71120" cy="113665"/>
                      <wp:effectExtent l="7620" t="12700" r="6985" b="6985"/>
                      <wp:wrapNone/>
                      <wp:docPr id="83" name="Straight Connector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112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EACBA5E" id="Straight Connector 83" o:spid="_x0000_s1026" style="position:absolute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6.1pt,6.25pt" to="181.7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07D2B1FB" wp14:editId="3902A60D">
                      <wp:simplePos x="0" y="0"/>
                      <wp:positionH relativeFrom="column">
                        <wp:posOffset>2317750</wp:posOffset>
                      </wp:positionH>
                      <wp:positionV relativeFrom="paragraph">
                        <wp:posOffset>79375</wp:posOffset>
                      </wp:positionV>
                      <wp:extent cx="76200" cy="113665"/>
                      <wp:effectExtent l="12700" t="12700" r="6350" b="6985"/>
                      <wp:wrapNone/>
                      <wp:docPr id="10" name="Straight Connector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620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18EC7E7" id="Straight Connector 10" o:spid="_x0000_s1026" style="position:absolute;flip:x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2.5pt,6.25pt" to="188.5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35A91F95" wp14:editId="342D6F52">
                      <wp:simplePos x="0" y="0"/>
                      <wp:positionH relativeFrom="column">
                        <wp:posOffset>2403475</wp:posOffset>
                      </wp:positionH>
                      <wp:positionV relativeFrom="paragraph">
                        <wp:posOffset>79375</wp:posOffset>
                      </wp:positionV>
                      <wp:extent cx="71120" cy="113665"/>
                      <wp:effectExtent l="12700" t="12700" r="11430" b="6985"/>
                      <wp:wrapNone/>
                      <wp:docPr id="9" name="Straight Connector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112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6D984F7" id="Straight Connector 9" o:spid="_x0000_s1026" style="position:absolute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9.25pt,6.25pt" to="194.85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4E146E9C" wp14:editId="00E43E01">
                      <wp:simplePos x="0" y="0"/>
                      <wp:positionH relativeFrom="column">
                        <wp:posOffset>1922145</wp:posOffset>
                      </wp:positionH>
                      <wp:positionV relativeFrom="paragraph">
                        <wp:posOffset>74295</wp:posOffset>
                      </wp:positionV>
                      <wp:extent cx="71120" cy="113665"/>
                      <wp:effectExtent l="7620" t="7620" r="6985" b="12065"/>
                      <wp:wrapNone/>
                      <wp:docPr id="8" name="Straight Connector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112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7B0DA41" id="Straight Connector 8" o:spid="_x0000_s1026" style="position:absolute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1.35pt,5.85pt" to="156.95pt,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F2B4BFC" wp14:editId="4B0ECF0D">
                      <wp:simplePos x="0" y="0"/>
                      <wp:positionH relativeFrom="column">
                        <wp:posOffset>2003425</wp:posOffset>
                      </wp:positionH>
                      <wp:positionV relativeFrom="paragraph">
                        <wp:posOffset>74295</wp:posOffset>
                      </wp:positionV>
                      <wp:extent cx="76200" cy="113665"/>
                      <wp:effectExtent l="12700" t="7620" r="6350" b="12065"/>
                      <wp:wrapNone/>
                      <wp:docPr id="7" name="Straight Connector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620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B31C2A3" id="Straight Connector 7" o:spid="_x0000_s1026" style="position:absolute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7.75pt,5.85pt" to="163.75pt,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1229F620" wp14:editId="6ED3D947">
                      <wp:simplePos x="0" y="0"/>
                      <wp:positionH relativeFrom="column">
                        <wp:posOffset>2089150</wp:posOffset>
                      </wp:positionH>
                      <wp:positionV relativeFrom="paragraph">
                        <wp:posOffset>74295</wp:posOffset>
                      </wp:positionV>
                      <wp:extent cx="71120" cy="113665"/>
                      <wp:effectExtent l="12700" t="7620" r="11430" b="12065"/>
                      <wp:wrapNone/>
                      <wp:docPr id="6" name="Straight Connector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112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35AA6E" id="Straight Connector 6" o:spid="_x0000_s1026" style="position:absolute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4.5pt,5.85pt" to="170.1pt,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504366B6" wp14:editId="44C83FF0">
                      <wp:simplePos x="0" y="0"/>
                      <wp:positionH relativeFrom="column">
                        <wp:posOffset>2162810</wp:posOffset>
                      </wp:positionH>
                      <wp:positionV relativeFrom="paragraph">
                        <wp:posOffset>78740</wp:posOffset>
                      </wp:positionV>
                      <wp:extent cx="76200" cy="113665"/>
                      <wp:effectExtent l="10160" t="12065" r="8890" b="7620"/>
                      <wp:wrapNone/>
                      <wp:docPr id="5" name="Straight Connector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620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15D2AEC" id="Straight Connector 5" o:spid="_x0000_s1026" style="position:absolute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0.3pt,6.2pt" to="176.3pt,1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5149C2A3" wp14:editId="15BCC900">
                      <wp:simplePos x="0" y="0"/>
                      <wp:positionH relativeFrom="column">
                        <wp:posOffset>1848485</wp:posOffset>
                      </wp:positionH>
                      <wp:positionV relativeFrom="paragraph">
                        <wp:posOffset>83820</wp:posOffset>
                      </wp:positionV>
                      <wp:extent cx="76200" cy="113665"/>
                      <wp:effectExtent l="10160" t="7620" r="8890" b="12065"/>
                      <wp:wrapNone/>
                      <wp:docPr id="4" name="Straight Connector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620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67CDBF2" id="Straight Connector 4" o:spid="_x0000_s1026" style="position:absolute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5.55pt,6.6pt" to="151.55pt,1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0677BA0E" wp14:editId="3A294F47">
                      <wp:simplePos x="0" y="0"/>
                      <wp:positionH relativeFrom="column">
                        <wp:posOffset>1774825</wp:posOffset>
                      </wp:positionH>
                      <wp:positionV relativeFrom="paragraph">
                        <wp:posOffset>79375</wp:posOffset>
                      </wp:positionV>
                      <wp:extent cx="71120" cy="113665"/>
                      <wp:effectExtent l="12700" t="12700" r="11430" b="6985"/>
                      <wp:wrapNone/>
                      <wp:docPr id="3" name="Straight Connector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112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B730EF2" id="Straight Connector 3" o:spid="_x0000_s1026" style="position:absolute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9.75pt,6.25pt" to="145.35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5DD3265E" wp14:editId="0873BA3F">
                      <wp:simplePos x="0" y="0"/>
                      <wp:positionH relativeFrom="column">
                        <wp:posOffset>1689100</wp:posOffset>
                      </wp:positionH>
                      <wp:positionV relativeFrom="paragraph">
                        <wp:posOffset>79375</wp:posOffset>
                      </wp:positionV>
                      <wp:extent cx="76200" cy="113665"/>
                      <wp:effectExtent l="12700" t="12700" r="6350" b="6985"/>
                      <wp:wrapNone/>
                      <wp:docPr id="2" name="Straight Connector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620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4003808" id="Straight Connector 2" o:spid="_x0000_s1026" style="position:absolute;flip:x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3pt,6.25pt" to="139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5ABCAB0C" wp14:editId="12FAD2FD">
                      <wp:simplePos x="0" y="0"/>
                      <wp:positionH relativeFrom="column">
                        <wp:posOffset>1607820</wp:posOffset>
                      </wp:positionH>
                      <wp:positionV relativeFrom="paragraph">
                        <wp:posOffset>79375</wp:posOffset>
                      </wp:positionV>
                      <wp:extent cx="71120" cy="113665"/>
                      <wp:effectExtent l="7620" t="12700" r="6985" b="6985"/>
                      <wp:wrapNone/>
                      <wp:docPr id="1" name="Straight Connector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112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747F45" id="Straight Connector 1" o:spid="_x0000_s1026" style="position:absolute;flip:x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6.6pt,6.25pt" to="132.2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" strokeweight=".5pt"/>
                  </w:pict>
                </mc:Fallback>
              </mc:AlternateConten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object w:dxaOrig="2100" w:dyaOrig="440" w14:anchorId="4A5904BF">
                <v:shape id="_x0000_s1746" type="#_x0000_t75" style="position:absolute;margin-left:272.25pt;margin-top:2.85pt;width:8.05pt;height:15.95pt;z-index:251658240;mso-position-horizontal-relative:text;mso-position-vertical-relative:text">
                  <v:imagedata r:id="rId130" o:title=""/>
                </v:shape>
                <o:OLEObject Type="Embed" ProgID="Equation.DSMT4" ShapeID="_x0000_s1746" DrawAspect="Content" ObjectID="_1686017619" r:id="rId131"/>
              </w:object>
            </w:r>
            <w:r w:rsidRPr="004A24A4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object w:dxaOrig="2100" w:dyaOrig="440" w14:anchorId="5417FCE3">
                <v:shape id="_x0000_s1745" type="#_x0000_t75" style="position:absolute;margin-left:191.1pt;margin-top:1.85pt;width:8.05pt;height:15.95pt;z-index:251658240;mso-position-horizontal-relative:text;mso-position-vertical-relative:text">
                  <v:imagedata r:id="rId132" o:title=""/>
                </v:shape>
                <o:OLEObject Type="Embed" ProgID="Equation.DSMT4" ShapeID="_x0000_s1745" DrawAspect="Content" ObjectID="_1686017620" r:id="rId133"/>
              </w:object>
            </w:r>
          </w:p>
          <w:p w14:paraId="741AAA66" w14:textId="77777777" w:rsidR="00921881" w:rsidRPr="004A24A4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hanging="1683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1" w:name="c6a"/>
            <w:r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05" w:dyaOrig="405" w14:anchorId="544735DF">
                <v:shape id="_x0000_i21646" type="#_x0000_t75" style="width:35.55pt;height:20.55pt" o:ole="">
                  <v:imagedata r:id="rId134" o:title=""/>
                </v:shape>
                <o:OLEObject Type="Embed" ProgID="Equation.DSMT4" ShapeID="_x0000_i21646" DrawAspect="Content" ObjectID="_1686017256" r:id="rId135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2" w:name="c6b"/>
            <w:bookmarkEnd w:id="21"/>
            <w:r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660" w:dyaOrig="405" w14:anchorId="4AEA7F55">
                <v:shape id="_x0000_i21647" type="#_x0000_t75" style="width:32.75pt;height:20.55pt" o:ole="">
                  <v:imagedata r:id="rId136" o:title=""/>
                </v:shape>
                <o:OLEObject Type="Embed" ProgID="Equation.DSMT4" ShapeID="_x0000_i21647" DrawAspect="Content" ObjectID="_1686017257" r:id="rId137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3" w:name="c6c"/>
            <w:bookmarkEnd w:id="22"/>
            <w:r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05" w:dyaOrig="405" w14:anchorId="2123B91F">
                <v:shape id="_x0000_i21648" type="#_x0000_t75" style="width:35.55pt;height:20.55pt" o:ole="">
                  <v:imagedata r:id="rId138" o:title=""/>
                </v:shape>
                <o:OLEObject Type="Embed" ProgID="Equation.DSMT4" ShapeID="_x0000_i21648" DrawAspect="Content" ObjectID="_1686017258" r:id="rId139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4" w:name="c6d"/>
            <w:bookmarkEnd w:id="23"/>
            <w:r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05" w:dyaOrig="405" w14:anchorId="72819A8C">
                <v:shape id="_x0000_i21649" type="#_x0000_t75" style="width:35.55pt;height:20.55pt" o:ole="">
                  <v:imagedata r:id="rId140" o:title=""/>
                </v:shape>
                <o:OLEObject Type="Embed" ProgID="Equation.DSMT4" ShapeID="_x0000_i21649" DrawAspect="Content" ObjectID="_1686017259" r:id="rId141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4"/>
          <w:p w14:paraId="3E07FF32" w14:textId="77777777" w:rsidR="00921881" w:rsidRDefault="00921881" w:rsidP="006C3139">
            <w:pPr>
              <w:ind w:hanging="168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D5F502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921881" w14:paraId="778D09A3" w14:textId="77777777" w:rsidTr="006C31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E44667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1712" w:hanging="1683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7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b/>
                <w:szCs w:val="24"/>
              </w:rPr>
              <w:t xml:space="preserve">.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nửa khoảng </w:t>
            </w:r>
            <w:r w:rsidRPr="004A24A4">
              <w:rPr>
                <w:position w:val="-14"/>
              </w:rPr>
              <w:object w:dxaOrig="1155" w:dyaOrig="390" w14:anchorId="7112E737">
                <v:shape id="_x0000_i21650" type="#_x0000_t75" style="width:57.95pt;height:19.65pt" o:ole="">
                  <v:imagedata r:id="rId142" o:title=""/>
                </v:shape>
                <o:OLEObject Type="Embed" ProgID="Equation.DSMT4" ShapeID="_x0000_i21650" DrawAspect="Content" ObjectID="_1686017260" r:id="rId143"/>
              </w:object>
            </w:r>
            <w:r w:rsidRPr="00785527">
              <w:rPr>
                <w:rFonts w:ascii="Chu Van An" w:hAnsi="Chu Van An" w:cs="Chu Van An"/>
                <w:szCs w:val="24"/>
              </w:rPr>
              <w:t>. Biểu diền nào sau đây đúng?</w:t>
            </w:r>
          </w:p>
          <w:p w14:paraId="0B6DDA67" w14:textId="77777777" w:rsidR="00921881" w:rsidRPr="004A24A4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ind w:hanging="1683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5" w:name="c7a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position w:val="-16"/>
                <w:sz w:val="24"/>
                <w:szCs w:val="24"/>
              </w:rPr>
              <w:object w:dxaOrig="2295" w:dyaOrig="435" w14:anchorId="7D3D1AA5">
                <v:shape id="_x0000_i21651" type="#_x0000_t75" style="width:115pt;height:21.5pt" o:ole="">
                  <v:imagedata r:id="rId144" o:title=""/>
                </v:shape>
                <o:OLEObject Type="Embed" ProgID="Equation.DSMT4" ShapeID="_x0000_i21651" DrawAspect="Content" ObjectID="_1686017261" r:id="rId145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6" w:name="c7b"/>
            <w:bookmarkEnd w:id="25"/>
            <w:r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6"/>
                <w:sz w:val="24"/>
                <w:szCs w:val="24"/>
              </w:rPr>
              <w:object w:dxaOrig="2280" w:dyaOrig="435" w14:anchorId="2C341AE9">
                <v:shape id="_x0000_i21652" type="#_x0000_t75" style="width:114.1pt;height:21.5pt" o:ole="">
                  <v:imagedata r:id="rId146" o:title=""/>
                </v:shape>
                <o:OLEObject Type="Embed" ProgID="Equation.DSMT4" ShapeID="_x0000_i21652" DrawAspect="Content" ObjectID="_1686017262" r:id="rId147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06053FF" w14:textId="77777777" w:rsidR="00921881" w:rsidRPr="004A24A4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ind w:hanging="1683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7" w:name="c7c"/>
            <w:bookmarkEnd w:id="26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position w:val="-16"/>
                <w:sz w:val="24"/>
                <w:szCs w:val="24"/>
              </w:rPr>
              <w:object w:dxaOrig="2295" w:dyaOrig="435" w14:anchorId="65F936EE">
                <v:shape id="_x0000_i21653" type="#_x0000_t75" style="width:115pt;height:21.5pt" o:ole="">
                  <v:imagedata r:id="rId148" o:title=""/>
                </v:shape>
                <o:OLEObject Type="Embed" ProgID="Equation.DSMT4" ShapeID="_x0000_i21653" DrawAspect="Content" ObjectID="_1686017263" r:id="rId149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8" w:name="c7d"/>
            <w:bookmarkEnd w:id="27"/>
            <w:r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6"/>
                <w:sz w:val="24"/>
                <w:szCs w:val="24"/>
              </w:rPr>
              <w:object w:dxaOrig="2280" w:dyaOrig="435" w14:anchorId="24BD43F2">
                <v:shape id="_x0000_i21654" type="#_x0000_t75" style="width:114.1pt;height:21.5pt" o:ole="">
                  <v:imagedata r:id="rId150" o:title=""/>
                </v:shape>
                <o:OLEObject Type="Embed" ProgID="Equation.DSMT4" ShapeID="_x0000_i21654" DrawAspect="Content" ObjectID="_1686017264" r:id="rId151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8"/>
          <w:p w14:paraId="5A83286A" w14:textId="77777777" w:rsidR="00921881" w:rsidRDefault="00921881" w:rsidP="006C3139">
            <w:pPr>
              <w:ind w:hanging="168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4B24EFC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0E1654F7" w14:textId="77777777" w:rsidTr="006C31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8B7A839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1712" w:hanging="1683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8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Sử dụng các kí hiệu khoảng, đoạn để viết tập hợp </w:t>
            </w:r>
            <w:r w:rsidRPr="004A24A4">
              <w:rPr>
                <w:position w:val="-16"/>
              </w:rPr>
              <w:object w:dxaOrig="2100" w:dyaOrig="435" w14:anchorId="0BE45B95">
                <v:shape id="_x0000_i21655" type="#_x0000_t75" style="width:104.75pt;height:21.5pt" o:ole="">
                  <v:imagedata r:id="rId14" o:title=""/>
                </v:shape>
                <o:OLEObject Type="Embed" ProgID="Equation.DSMT4" ShapeID="_x0000_i21655" DrawAspect="Content" ObjectID="_1686017265" r:id="rId152"/>
              </w:object>
            </w:r>
            <w:r w:rsidRPr="00785527">
              <w:rPr>
                <w:rFonts w:ascii="Chu Van An" w:hAnsi="Chu Van An" w:cs="Chu Van An"/>
                <w:szCs w:val="24"/>
              </w:rPr>
              <w:t>:</w:t>
            </w:r>
          </w:p>
          <w:p w14:paraId="38BD9635" w14:textId="77777777" w:rsidR="00921881" w:rsidRPr="004A24A4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hanging="1683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9" w:name="c8a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020" w:dyaOrig="405" w14:anchorId="529A0D3D">
                <v:shape id="_x0000_i21656" type="#_x0000_t75" style="width:51.45pt;height:20.55pt" o:ole="">
                  <v:imagedata r:id="rId16" o:title=""/>
                </v:shape>
                <o:OLEObject Type="Embed" ProgID="Equation.DSMT4" ShapeID="_x0000_i21656" DrawAspect="Content" ObjectID="_1686017266" r:id="rId153"/>
              </w:object>
            </w:r>
            <w:bookmarkStart w:id="30" w:name="c8b"/>
            <w:bookmarkEnd w:id="29"/>
            <w:r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020" w:dyaOrig="405" w14:anchorId="7AFABA25">
                <v:shape id="_x0000_i21657" type="#_x0000_t75" style="width:51.45pt;height:20.55pt" o:ole="">
                  <v:imagedata r:id="rId18" o:title=""/>
                </v:shape>
                <o:OLEObject Type="Embed" ProgID="Equation.DSMT4" ShapeID="_x0000_i21657" DrawAspect="Content" ObjectID="_1686017267" r:id="rId154"/>
              </w:object>
            </w:r>
            <w:bookmarkStart w:id="31" w:name="c8c"/>
            <w:bookmarkEnd w:id="30"/>
            <w:r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020" w:dyaOrig="405" w14:anchorId="7FC4073D">
                <v:shape id="_x0000_i21658" type="#_x0000_t75" style="width:51.45pt;height:20.55pt" o:ole="">
                  <v:imagedata r:id="rId20" o:title=""/>
                </v:shape>
                <o:OLEObject Type="Embed" ProgID="Equation.DSMT4" ShapeID="_x0000_i21658" DrawAspect="Content" ObjectID="_1686017268" r:id="rId155"/>
              </w:object>
            </w:r>
            <w:bookmarkStart w:id="32" w:name="c8d"/>
            <w:bookmarkEnd w:id="31"/>
            <w:r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035" w:dyaOrig="405" w14:anchorId="1E569B49">
                <v:shape id="_x0000_i21659" type="#_x0000_t75" style="width:51.75pt;height:20.25pt" o:ole="">
                  <v:imagedata r:id="rId22" o:title=""/>
                </v:shape>
                <o:OLEObject Type="Embed" ProgID="Equation.DSMT4" ShapeID="_x0000_i21659" DrawAspect="Content" ObjectID="_1686017269" r:id="rId156"/>
              </w:object>
            </w:r>
          </w:p>
          <w:bookmarkEnd w:id="32"/>
          <w:p w14:paraId="5C3840B3" w14:textId="77777777" w:rsidR="00921881" w:rsidRDefault="00921881" w:rsidP="006C3139">
            <w:pPr>
              <w:ind w:hanging="168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516FDDF" w14:textId="77777777" w:rsidR="00921881" w:rsidRDefault="00921881" w:rsidP="006C313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5C36B611" w14:textId="77777777" w:rsidTr="006C31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9C65270" w14:textId="77777777" w:rsidR="00921881" w:rsidRPr="004A24A4" w:rsidRDefault="00921881" w:rsidP="006C3139">
            <w:pPr>
              <w:pStyle w:val="NoSpacing"/>
              <w:tabs>
                <w:tab w:val="left" w:pos="992"/>
              </w:tabs>
              <w:spacing w:line="276" w:lineRule="auto"/>
              <w:ind w:left="1712" w:hanging="1683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4A24A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: </w: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 xml:space="preserve">Cho tập hợp </w:t>
            </w:r>
            <w:r w:rsidRPr="004A24A4">
              <w:rPr>
                <w:rFonts w:ascii="Chu Van An" w:hAnsi="Chu Van An" w:cs="Chu Van An"/>
                <w:position w:val="-16"/>
                <w:sz w:val="24"/>
                <w:szCs w:val="24"/>
              </w:rPr>
              <w:object w:dxaOrig="2243" w:dyaOrig="433" w14:anchorId="7B8FF730">
                <v:shape id="_x0000_i21664" type="#_x0000_t75" style="width:112.5pt;height:21.75pt" o:ole="">
                  <v:imagedata r:id="rId157" o:title=""/>
                </v:shape>
                <o:OLEObject Type="Embed" ProgID="Equation.DSMT4" ShapeID="_x0000_i21664" DrawAspect="Content" ObjectID="_1686017270" r:id="rId158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 xml:space="preserve">. Tập hợp </w:t>
            </w:r>
            <w:r w:rsidRPr="004A24A4">
              <w:rPr>
                <w:rFonts w:ascii="Chu Van An" w:hAnsi="Chu Van An" w:cs="Chu Van An"/>
                <w:i/>
                <w:sz w:val="24"/>
                <w:szCs w:val="24"/>
              </w:rPr>
              <w:t>C</w: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 xml:space="preserve"> được viết dưới dạng nào?</w:t>
            </w:r>
          </w:p>
          <w:p w14:paraId="185549D6" w14:textId="77777777" w:rsidR="00921881" w:rsidRPr="004A24A4" w:rsidRDefault="00921881" w:rsidP="006C3139">
            <w:pPr>
              <w:pStyle w:val="NoSpacing"/>
              <w:tabs>
                <w:tab w:val="left" w:pos="85"/>
                <w:tab w:val="left" w:pos="3146"/>
              </w:tabs>
              <w:spacing w:line="276" w:lineRule="auto"/>
              <w:ind w:hanging="1683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3" w:name="c9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121" w:dyaOrig="408" w14:anchorId="5D0AEB11">
                <v:shape id="_x0000_i21660" type="#_x0000_t75" style="width:56.25pt;height:20.25pt" o:ole="">
                  <v:imagedata r:id="rId159" o:title=""/>
                </v:shape>
                <o:OLEObject Type="Embed" ProgID="Equation.DSMT4" ShapeID="_x0000_i21660" DrawAspect="Content" ObjectID="_1686017271" r:id="rId160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4" w:name="c9b"/>
            <w:bookmarkEnd w:id="33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096" w:dyaOrig="408" w14:anchorId="06E8C41F">
                <v:shape id="_x0000_i21661" type="#_x0000_t75" style="width:54.75pt;height:20.25pt" o:ole="">
                  <v:imagedata r:id="rId161" o:title=""/>
                </v:shape>
                <o:OLEObject Type="Embed" ProgID="Equation.DSMT4" ShapeID="_x0000_i21661" DrawAspect="Content" ObjectID="_1686017272" r:id="rId162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AFE6498" w14:textId="77777777" w:rsidR="00921881" w:rsidRPr="004A24A4" w:rsidRDefault="00921881" w:rsidP="006C3139">
            <w:pPr>
              <w:pStyle w:val="NoSpacing"/>
              <w:tabs>
                <w:tab w:val="left" w:pos="85"/>
                <w:tab w:val="left" w:pos="3146"/>
              </w:tabs>
              <w:spacing w:line="276" w:lineRule="auto"/>
              <w:ind w:hanging="1683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5" w:name="c9c"/>
            <w:bookmarkEnd w:id="3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096" w:dyaOrig="408" w14:anchorId="2AB87DAE">
                <v:shape id="_x0000_i21662" type="#_x0000_t75" style="width:54.75pt;height:20.25pt" o:ole="">
                  <v:imagedata r:id="rId163" o:title=""/>
                </v:shape>
                <o:OLEObject Type="Embed" ProgID="Equation.DSMT4" ShapeID="_x0000_i21662" DrawAspect="Content" ObjectID="_1686017273" r:id="rId164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6" w:name="c9d"/>
            <w:bookmarkEnd w:id="35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070" w:dyaOrig="408" w14:anchorId="02BA3A55">
                <v:shape id="_x0000_i21663" type="#_x0000_t75" style="width:53.25pt;height:20.25pt" o:ole="">
                  <v:imagedata r:id="rId165" o:title=""/>
                </v:shape>
                <o:OLEObject Type="Embed" ProgID="Equation.DSMT4" ShapeID="_x0000_i21663" DrawAspect="Content" ObjectID="_1686017274" r:id="rId166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6"/>
          <w:p w14:paraId="2C65EA7F" w14:textId="77777777" w:rsidR="00921881" w:rsidRDefault="00921881" w:rsidP="006C3139">
            <w:pPr>
              <w:ind w:hanging="168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CE1C45B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78FAF95C" w14:textId="77777777" w:rsidTr="006C31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F3904E" w14:textId="77777777" w:rsidR="00921881" w:rsidRPr="004A24A4" w:rsidRDefault="00921881" w:rsidP="006C3139">
            <w:pPr>
              <w:pStyle w:val="NoSpacing"/>
              <w:tabs>
                <w:tab w:val="left" w:pos="992"/>
              </w:tabs>
              <w:spacing w:line="276" w:lineRule="auto"/>
              <w:ind w:left="1712" w:hanging="1683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4A24A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: </w:t>
            </w:r>
            <w:r w:rsidRPr="004A24A4">
              <w:rPr>
                <w:rFonts w:ascii="Chu Van An" w:hAnsi="Chu Van An" w:cs="Chu Van An"/>
                <w:sz w:val="24"/>
                <w:szCs w:val="24"/>
                <w:lang w:val="it-IT"/>
              </w:rPr>
              <w:t>Cho</w: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 xml:space="preserve"> tập hợp </w:t>
            </w:r>
            <w:r w:rsidRPr="004A24A4">
              <w:rPr>
                <w:rFonts w:ascii="Chu Van An" w:hAnsi="Chu Van An" w:cs="Chu Van An"/>
                <w:position w:val="-16"/>
                <w:sz w:val="24"/>
                <w:szCs w:val="24"/>
              </w:rPr>
              <w:object w:dxaOrig="2103" w:dyaOrig="433" w14:anchorId="3D5C723F">
                <v:shape id="_x0000_i21665" type="#_x0000_t75" style="width:105pt;height:21.75pt" o:ole="">
                  <v:imagedata r:id="rId167" o:title=""/>
                </v:shape>
                <o:OLEObject Type="Embed" ProgID="Equation.DSMT4" ShapeID="_x0000_i21665" DrawAspect="Content" ObjectID="_1686017275" r:id="rId168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 xml:space="preserve">. Tập hợp </w:t>
            </w:r>
            <w:r w:rsidRPr="004A24A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2" w:dyaOrig="293" w14:anchorId="1E97AA8A">
                <v:shape id="_x0000_i21666" type="#_x0000_t75" style="width:12pt;height:15pt" o:ole="">
                  <v:imagedata r:id="rId169" o:title=""/>
                </v:shape>
                <o:OLEObject Type="Embed" ProgID="Equation.DSMT4" ShapeID="_x0000_i21666" DrawAspect="Content" ObjectID="_1686017276" r:id="rId170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 xml:space="preserve"> được viết dưới dạng nào?</w:t>
            </w:r>
          </w:p>
          <w:p w14:paraId="4FF3C9EA" w14:textId="77777777" w:rsidR="00921881" w:rsidRDefault="00921881" w:rsidP="006C3139">
            <w:pPr>
              <w:pStyle w:val="NoSpacing"/>
              <w:tabs>
                <w:tab w:val="left" w:pos="85"/>
                <w:tab w:val="left" w:pos="3146"/>
              </w:tabs>
              <w:spacing w:line="276" w:lineRule="auto"/>
              <w:ind w:hanging="1683"/>
              <w:mirrorIndents/>
              <w:rPr>
                <w:rFonts w:ascii="Chu Van An" w:hAnsi="Chu Van An" w:cs="Chu Van An"/>
                <w:sz w:val="24"/>
                <w:szCs w:val="24"/>
                <w:lang w:val="it-IT"/>
              </w:rPr>
            </w:pPr>
            <w:bookmarkStart w:id="37" w:name="c1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it-IT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4A24A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007" w:dyaOrig="408" w14:anchorId="3B763DD6">
                <v:shape id="_x0000_i21667" type="#_x0000_t75" style="width:50.25pt;height:20.25pt" o:ole="">
                  <v:imagedata r:id="rId171" o:title=""/>
                </v:shape>
                <o:OLEObject Type="Embed" ProgID="Equation.DSMT4" ShapeID="_x0000_i21667" DrawAspect="Content" ObjectID="_1686017277" r:id="rId172"/>
              </w:object>
            </w:r>
            <w:r w:rsidRPr="004A24A4">
              <w:rPr>
                <w:rFonts w:ascii="Chu Van An" w:hAnsi="Chu Van An" w:cs="Chu Van An"/>
                <w:b/>
                <w:sz w:val="24"/>
                <w:szCs w:val="24"/>
                <w:lang w:val="it-IT"/>
              </w:rPr>
              <w:t>.</w:t>
            </w:r>
            <w:bookmarkStart w:id="38" w:name="c10b"/>
            <w:bookmarkEnd w:id="37"/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it-IT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81" w:dyaOrig="408" w14:anchorId="422EFC14">
                <v:shape id="_x0000_i21668" type="#_x0000_t75" style="width:48.75pt;height:20.25pt" o:ole="">
                  <v:imagedata r:id="rId173" o:title=""/>
                </v:shape>
                <o:OLEObject Type="Embed" ProgID="Equation.DSMT4" ShapeID="_x0000_i21668" DrawAspect="Content" ObjectID="_1686017278" r:id="rId174"/>
              </w:object>
            </w:r>
            <w:r w:rsidRPr="004A24A4">
              <w:rPr>
                <w:rFonts w:ascii="Chu Van An" w:hAnsi="Chu Van An" w:cs="Chu Van An"/>
                <w:b/>
                <w:sz w:val="24"/>
                <w:szCs w:val="24"/>
                <w:lang w:val="it-IT"/>
              </w:rPr>
              <w:t>.</w:t>
            </w:r>
          </w:p>
          <w:p w14:paraId="5695FE15" w14:textId="77777777" w:rsidR="00921881" w:rsidRPr="00F575C9" w:rsidRDefault="00921881" w:rsidP="006C3139">
            <w:pPr>
              <w:pStyle w:val="NoSpacing"/>
              <w:tabs>
                <w:tab w:val="left" w:pos="85"/>
                <w:tab w:val="left" w:pos="3146"/>
              </w:tabs>
              <w:spacing w:line="276" w:lineRule="auto"/>
              <w:ind w:hanging="1683"/>
              <w:mirrorIndents/>
              <w:rPr>
                <w:rFonts w:ascii="Chu Van An" w:hAnsi="Chu Van An" w:cs="Chu Van An"/>
                <w:sz w:val="24"/>
                <w:szCs w:val="24"/>
                <w:lang w:val="it-IT"/>
              </w:rPr>
            </w:pPr>
            <w:bookmarkStart w:id="39" w:name="c10c"/>
            <w:bookmarkEnd w:id="3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it-IT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81" w:dyaOrig="408" w14:anchorId="1F897418">
                <v:shape id="_x0000_i21669" type="#_x0000_t75" style="width:48.6pt;height:20.55pt" o:ole="">
                  <v:imagedata r:id="rId175" o:title=""/>
                </v:shape>
                <o:OLEObject Type="Embed" ProgID="Equation.DSMT4" ShapeID="_x0000_i21669" DrawAspect="Content" ObjectID="_1686017279" r:id="rId176"/>
              </w:object>
            </w:r>
            <w:r w:rsidRPr="004A24A4">
              <w:rPr>
                <w:rFonts w:ascii="Chu Van An" w:hAnsi="Chu Van An" w:cs="Chu Van An"/>
                <w:b/>
                <w:sz w:val="24"/>
                <w:szCs w:val="24"/>
                <w:lang w:val="it-IT"/>
              </w:rPr>
              <w:t>.</w:t>
            </w:r>
            <w:bookmarkStart w:id="40" w:name="s2"/>
            <w:bookmarkStart w:id="41" w:name="c10d"/>
            <w:bookmarkEnd w:id="39"/>
            <w:bookmarkEnd w:id="40"/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it-IT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  </w:t>
            </w:r>
            <w:r w:rsidRPr="004A24A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68" w:dyaOrig="408" w14:anchorId="7737749D">
                <v:shape id="_x0000_i21670" type="#_x0000_t75" style="width:48.6pt;height:20.55pt" o:ole="">
                  <v:imagedata r:id="rId177" o:title=""/>
                </v:shape>
                <o:OLEObject Type="Embed" ProgID="Equation.DSMT4" ShapeID="_x0000_i21670" DrawAspect="Content" ObjectID="_1686017280" r:id="rId178"/>
              </w:object>
            </w:r>
            <w:r w:rsidRPr="004A24A4">
              <w:rPr>
                <w:rFonts w:ascii="Chu Van An" w:hAnsi="Chu Van An" w:cs="Chu Van An"/>
                <w:b/>
                <w:sz w:val="24"/>
                <w:szCs w:val="24"/>
                <w:lang w:val="it-IT"/>
              </w:rPr>
              <w:t>.</w:t>
            </w:r>
          </w:p>
          <w:bookmarkEnd w:id="41"/>
          <w:p w14:paraId="534150EE" w14:textId="77777777" w:rsidR="00921881" w:rsidRDefault="00921881" w:rsidP="006C3139">
            <w:pPr>
              <w:pStyle w:val="ListParagraph"/>
              <w:ind w:left="0" w:hanging="1683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BCAAA7B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1FA91E05" w14:textId="3CBB027F" w:rsidR="00EC5D1C" w:rsidRPr="00084F36" w:rsidRDefault="00115773" w:rsidP="00084F36">
      <w:p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084F3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="00460B37" w:rsidRPr="004A24A4">
        <w:rPr>
          <w:noProof/>
        </w:rPr>
        <mc:AlternateContent>
          <mc:Choice Requires="wpg">
            <w:drawing>
              <wp:inline distT="0" distB="0" distL="0" distR="0" wp14:anchorId="7FCC7582" wp14:editId="623045CA">
                <wp:extent cx="6547104" cy="1429739"/>
                <wp:effectExtent l="0" t="19050" r="25400" b="1841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429739"/>
                          <a:chOff x="0" y="0"/>
                          <a:chExt cx="6547104" cy="1389235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076"/>
                            <a:ext cx="6547104" cy="112815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084F36" w:rsidRDefault="00084F36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084F36" w:rsidRPr="004E4A10" w:rsidRDefault="00084F36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6DECA07D" w14:textId="22B94C01" w:rsidR="00084F36" w:rsidRPr="008F22EB" w:rsidRDefault="00084F36" w:rsidP="003D49A2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F22EB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trục số và các định nghĩa của các phép toán về tập hợp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285614" cy="485775"/>
                            <a:chOff x="150812" y="0"/>
                            <a:chExt cx="6285988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285988" cy="485775"/>
                              <a:chOff x="150812" y="0"/>
                              <a:chExt cx="6285988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34" y="0"/>
                                <a:ext cx="6252666" cy="485775"/>
                                <a:chOff x="184134" y="0"/>
                                <a:chExt cx="6252666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34" y="38090"/>
                                  <a:ext cx="6252666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780231" cy="485775"/>
                                  <a:chOff x="1502180" y="0"/>
                                  <a:chExt cx="4780231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670697" cy="369570"/>
                                    <a:chOff x="1611714" y="104387"/>
                                    <a:chExt cx="4670697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663" y="105160"/>
                                      <a:ext cx="4520748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2A9DF114" w:rsidR="00084F36" w:rsidRPr="001A32EA" w:rsidRDefault="00084F36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1A32EA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Tìm giao, hợp, hiệu của hai tập hợp </w:t>
                                        </w:r>
                                        <w:r w:rsidRPr="001A32EA">
                                          <w:rPr>
                                            <w:rFonts w:ascii="Chu Van An" w:eastAsiaTheme="minorHAnsi" w:hAnsi="Chu Van An" w:cs="Chu Van An"/>
                                            <w:color w:val="0000CC"/>
                                            <w:position w:val="-4"/>
                                            <w:sz w:val="24"/>
                                            <w:szCs w:val="24"/>
                                          </w:rPr>
                                          <w:object w:dxaOrig="279" w:dyaOrig="260" w14:anchorId="451919CA">
                                            <v:shape id="_x0000_i21114" type="#_x0000_t75" style="width:14.05pt;height:13.1pt" o:ole="">
                                              <v:imagedata r:id="rId179" o:title=""/>
                                            </v:shape>
                                            <o:OLEObject Type="Embed" ProgID="Equation.DSMT4" ShapeID="_x0000_i21114" DrawAspect="Content" ObjectID="_1686017621" r:id="rId180"/>
                                          </w:object>
                                        </w:r>
                                        <w:r w:rsidRPr="001A32EA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, </w:t>
                                        </w:r>
                                        <w:r w:rsidRPr="001A32EA">
                                          <w:rPr>
                                            <w:rFonts w:ascii="Chu Van An" w:eastAsiaTheme="minorHAnsi" w:hAnsi="Chu Van An" w:cs="Chu Van An"/>
                                            <w:color w:val="0000CC"/>
                                            <w:position w:val="-4"/>
                                            <w:sz w:val="24"/>
                                            <w:szCs w:val="24"/>
                                          </w:rPr>
                                          <w:object w:dxaOrig="240" w:dyaOrig="260" w14:anchorId="6EFF3A70">
                                            <v:shape id="_x0000_i21115" type="#_x0000_t75" style="width:12.15pt;height:13.1pt" o:ole="">
                                              <v:imagedata r:id="rId181" o:title=""/>
                                            </v:shape>
                                            <o:OLEObject Type="Embed" ProgID="Equation.DSMT4" ShapeID="_x0000_i21115" DrawAspect="Content" ObjectID="_1686017622" r:id="rId182"/>
                                          </w:object>
                                        </w:r>
                                        <w:r w:rsidRPr="001A32EA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; </w:t>
                                        </w:r>
                                        <w:r w:rsidRPr="001A32EA">
                                          <w:rPr>
                                            <w:rFonts w:ascii="Chu Van An" w:eastAsiaTheme="minorHAnsi" w:hAnsi="Chu Van An" w:cs="Chu Van An"/>
                                            <w:color w:val="0000CC"/>
                                            <w:position w:val="-14"/>
                                            <w:sz w:val="24"/>
                                            <w:szCs w:val="24"/>
                                          </w:rPr>
                                          <w:object w:dxaOrig="639" w:dyaOrig="400" w14:anchorId="5071D5A5">
                                            <v:shape id="_x0000_i21116" type="#_x0000_t75" style="width:31.8pt;height:20.55pt" o:ole="">
                                              <v:imagedata r:id="rId183" o:title=""/>
                                            </v:shape>
                                            <o:OLEObject Type="Embed" ProgID="Equation.DSMT4" ShapeID="_x0000_i21116" DrawAspect="Content" ObjectID="_1686017623" r:id="rId184"/>
                                          </w:object>
                                        </w:r>
                                        <w:r w:rsidRPr="001A32EA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084F36" w:rsidRDefault="00084F36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084F36" w:rsidRDefault="00084F36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13" style="width:515.5pt;height:112.6pt;mso-position-horizontal-relative:char;mso-position-vertical-relative:line" coordsize="65471,13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">
                <v:shape id="Rectangle: Diagonal Corners Rounded 1" o:spid="_x0000_s1114" style="position:absolute;top:2610;width:65471;height:1128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81114;6547104,1117476;6532329,1128159;112179,1128159;0,1047045;0,10683;14775,0" o:connectangles="0,0,0,0,0,0,0,0,0" textboxrect="0,0,6435090,1533525"/>
                  <v:textbox>
                    <w:txbxContent>
                      <w:p w14:paraId="6A6AC28D" w14:textId="77777777" w:rsidR="00084F36" w:rsidRDefault="00084F36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084F36" w:rsidRPr="004E4A10" w:rsidRDefault="00084F36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6DECA07D" w14:textId="22B94C01" w:rsidR="00084F36" w:rsidRPr="008F22EB" w:rsidRDefault="00084F36" w:rsidP="003D49A2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8F22EB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trục số và các định nghĩa của các phép toán về tập hợp</w:t>
                        </w:r>
                      </w:p>
                    </w:txbxContent>
                  </v:textbox>
                </v:shape>
                <v:group id="Group 188" o:spid="_x0000_s1115" style="position:absolute;left:1508;width:62856;height:4857" coordorigin="1508" coordsize="6285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16" style="position:absolute;left:1508;width:62860;height:4857" coordorigin="1508" coordsize="6285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17" style="position:absolute;left:1841;width:62527;height:4857" coordorigin="1841" coordsize="6252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18" style="position:absolute;left:1841;top:380;width:62527;height:4476;visibility:visible;mso-wrap-style:square;v-text-anchor:middle" coordsize="62526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" path="m,l6028889,r223777,223777l6252666,447554,,447554,,xe" fillcolor="#efddf6 [663]" stroked="f" strokeweight="1.25pt">
                        <v:fill r:id="rId13" o:title="" color2="#fffff7" type="pattern"/>
                        <v:path arrowok="t" o:connecttype="custom" o:connectlocs="0,0;6028889,0;6252666,223777;6252666,447554;0,447554;0,0" o:connectangles="0,0,0,0,0,0"/>
                      </v:shape>
                      <v:group id="Group 192" o:spid="_x0000_s1119" style="position:absolute;left:15021;width:47803;height:4857" coordorigin="15021" coordsize="4780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20" style="position:absolute;left:16117;top:1043;width:46707;height:3696" coordorigin="16117,1043" coordsize="4670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21" type="#_x0000_t55" style="position:absolute;left:17616;top:1051;width:45208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" adj="2126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2A9DF114" w:rsidR="00084F36" w:rsidRPr="001A32EA" w:rsidRDefault="00084F36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1A32EA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Tìm giao, hợp, hiệu của hai tập hợp </w:t>
                                  </w:r>
                                  <w:r w:rsidRPr="001A32EA">
                                    <w:rPr>
                                      <w:rFonts w:ascii="Chu Van An" w:eastAsiaTheme="minorHAnsi" w:hAnsi="Chu Van An" w:cs="Chu Van An"/>
                                      <w:color w:val="0000CC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79" w:dyaOrig="260" w14:anchorId="451919CA">
                                      <v:shape id="_x0000_i21114" type="#_x0000_t75" style="width:14.05pt;height:13.1pt" o:ole="">
                                        <v:imagedata r:id="rId179" o:title=""/>
                                      </v:shape>
                                      <o:OLEObject Type="Embed" ProgID="Equation.DSMT4" ShapeID="_x0000_i21114" DrawAspect="Content" ObjectID="_1686017621" r:id="rId185"/>
                                    </w:object>
                                  </w:r>
                                  <w:r w:rsidRPr="001A32EA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, </w:t>
                                  </w:r>
                                  <w:r w:rsidRPr="001A32EA">
                                    <w:rPr>
                                      <w:rFonts w:ascii="Chu Van An" w:eastAsiaTheme="minorHAnsi" w:hAnsi="Chu Van An" w:cs="Chu Van An"/>
                                      <w:color w:val="0000CC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6EFF3A70">
                                      <v:shape id="_x0000_i21115" type="#_x0000_t75" style="width:12.15pt;height:13.1pt" o:ole="">
                                        <v:imagedata r:id="rId181" o:title=""/>
                                      </v:shape>
                                      <o:OLEObject Type="Embed" ProgID="Equation.DSMT4" ShapeID="_x0000_i21115" DrawAspect="Content" ObjectID="_1686017622" r:id="rId186"/>
                                    </w:object>
                                  </w:r>
                                  <w:r w:rsidRPr="001A32EA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; </w:t>
                                  </w:r>
                                  <w:r w:rsidRPr="001A32EA">
                                    <w:rPr>
                                      <w:rFonts w:ascii="Chu Van An" w:eastAsiaTheme="minorHAnsi" w:hAnsi="Chu Van An" w:cs="Chu Van An"/>
                                      <w:color w:val="0000CC"/>
                                      <w:position w:val="-14"/>
                                      <w:sz w:val="24"/>
                                      <w:szCs w:val="24"/>
                                    </w:rPr>
                                    <w:object w:dxaOrig="639" w:dyaOrig="400" w14:anchorId="5071D5A5">
                                      <v:shape id="_x0000_i21116" type="#_x0000_t75" style="width:31.8pt;height:20.55pt" o:ole="">
                                        <v:imagedata r:id="rId183" o:title=""/>
                                      </v:shape>
                                      <o:OLEObject Type="Embed" ProgID="Equation.DSMT4" ShapeID="_x0000_i21116" DrawAspect="Content" ObjectID="_1686017623" r:id="rId187"/>
                                    </w:object>
                                  </w:r>
                                  <w:r w:rsidRPr="001A32EA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2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2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084F36" w:rsidRDefault="00084F36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2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2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2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2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29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3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1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084F36" w:rsidRDefault="00084F36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12BB3B1E" w:rsidR="00EC5D1C" w:rsidRPr="004A24A4" w:rsidRDefault="00EC5D1C" w:rsidP="00D04F9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6A722F3" w14:textId="77777777" w:rsidR="008F22EB" w:rsidRPr="004A24A4" w:rsidRDefault="008F22EB" w:rsidP="00373D4D">
      <w:pPr>
        <w:tabs>
          <w:tab w:val="left" w:pos="960"/>
        </w:tabs>
        <w:spacing w:before="60" w:line="240" w:lineRule="auto"/>
        <w:ind w:left="272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</w:rPr>
        <w:t xml:space="preserve">Câu </w: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 1: </w:t>
      </w:r>
      <w:r w:rsidRPr="004A24A4">
        <w:rPr>
          <w:rFonts w:ascii="Chu Van An" w:hAnsi="Chu Van An" w:cs="Chu Van An"/>
          <w:szCs w:val="24"/>
        </w:rPr>
        <w:t xml:space="preserve">Tập hợp D = </w:t>
      </w:r>
      <w:r w:rsidRPr="004A24A4">
        <w:rPr>
          <w:rFonts w:ascii="Chu Van An" w:hAnsi="Chu Van An" w:cs="Chu Van An"/>
          <w:position w:val="-10"/>
          <w:szCs w:val="24"/>
        </w:rPr>
        <w:object w:dxaOrig="1800" w:dyaOrig="320" w14:anchorId="36EA00C4">
          <v:shape id="_x0000_i20831" type="#_x0000_t75" style="width:90.7pt;height:15.9pt" o:ole="">
            <v:imagedata r:id="rId188" o:title=""/>
          </v:shape>
          <o:OLEObject Type="Embed" ProgID="Equation.DSMT4" ShapeID="_x0000_i20831" DrawAspect="Content" ObjectID="_1686017281" r:id="rId189"/>
        </w:object>
      </w:r>
      <w:r w:rsidRPr="004A24A4">
        <w:rPr>
          <w:rFonts w:ascii="Chu Van An" w:hAnsi="Chu Van An" w:cs="Chu Van An"/>
          <w:szCs w:val="24"/>
        </w:rPr>
        <w:t xml:space="preserve"> là tập nào sau đây?</w:t>
      </w:r>
    </w:p>
    <w:p w14:paraId="74F47ECB" w14:textId="77777777" w:rsidR="008F22EB" w:rsidRPr="004A24A4" w:rsidRDefault="008F22EB" w:rsidP="00373D4D">
      <w:pPr>
        <w:spacing w:line="240" w:lineRule="auto"/>
        <w:ind w:left="544" w:firstLine="720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A</w:t>
      </w:r>
      <w:r w:rsidRPr="004A24A4">
        <w:rPr>
          <w:rFonts w:ascii="Chu Van An" w:hAnsi="Chu Van An" w:cs="Chu Van An"/>
          <w:b/>
          <w:szCs w:val="24"/>
        </w:rPr>
        <w:t xml:space="preserve">. </w:t>
      </w:r>
      <w:r w:rsidRPr="004A24A4">
        <w:rPr>
          <w:rFonts w:ascii="Chu Van An" w:hAnsi="Chu Van An" w:cs="Chu Van An"/>
          <w:position w:val="-10"/>
          <w:szCs w:val="24"/>
        </w:rPr>
        <w:object w:dxaOrig="680" w:dyaOrig="320" w14:anchorId="4A2C2543">
          <v:shape id="_x0000_i20832" type="#_x0000_t75" style="width:33.65pt;height:15.9pt" o:ole="">
            <v:imagedata r:id="rId190" o:title=""/>
          </v:shape>
          <o:OLEObject Type="Embed" ProgID="Equation.DSMT4" ShapeID="_x0000_i20832" DrawAspect="Content" ObjectID="_1686017282" r:id="rId191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CC"/>
          <w:szCs w:val="24"/>
        </w:rPr>
        <w:t>B</w:t>
      </w:r>
      <w:r w:rsidRPr="004A24A4">
        <w:rPr>
          <w:rFonts w:ascii="Chu Van An" w:hAnsi="Chu Van An" w:cs="Chu Van An"/>
          <w:b/>
          <w:szCs w:val="24"/>
        </w:rPr>
        <w:t xml:space="preserve">. </w:t>
      </w:r>
      <w:r w:rsidRPr="004A24A4">
        <w:rPr>
          <w:rFonts w:ascii="Chu Van An" w:hAnsi="Chu Van An" w:cs="Chu Van An"/>
          <w:position w:val="-10"/>
          <w:szCs w:val="24"/>
        </w:rPr>
        <w:object w:dxaOrig="680" w:dyaOrig="320" w14:anchorId="1A9E4ED0">
          <v:shape id="_x0000_i20833" type="#_x0000_t75" style="width:33.65pt;height:15.9pt" o:ole="">
            <v:imagedata r:id="rId192" o:title=""/>
          </v:shape>
          <o:OLEObject Type="Embed" ProgID="Equation.DSMT4" ShapeID="_x0000_i20833" DrawAspect="Content" ObjectID="_1686017283" r:id="rId193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CC"/>
          <w:szCs w:val="24"/>
        </w:rPr>
        <w:t>C</w:t>
      </w:r>
      <w:r w:rsidRPr="004A24A4">
        <w:rPr>
          <w:rFonts w:ascii="Chu Van An" w:hAnsi="Chu Van An" w:cs="Chu Van An"/>
          <w:b/>
          <w:szCs w:val="24"/>
        </w:rPr>
        <w:t xml:space="preserve">. </w:t>
      </w:r>
      <w:r w:rsidRPr="004A24A4">
        <w:rPr>
          <w:rFonts w:ascii="Chu Van An" w:hAnsi="Chu Van An" w:cs="Chu Van An"/>
          <w:position w:val="-10"/>
          <w:szCs w:val="24"/>
        </w:rPr>
        <w:object w:dxaOrig="940" w:dyaOrig="320" w14:anchorId="46424260">
          <v:shape id="_x0000_i20834" type="#_x0000_t75" style="width:47.7pt;height:15.9pt" o:ole="">
            <v:imagedata r:id="rId194" o:title=""/>
          </v:shape>
          <o:OLEObject Type="Embed" ProgID="Equation.DSMT4" ShapeID="_x0000_i20834" DrawAspect="Content" ObjectID="_1686017284" r:id="rId195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CC"/>
          <w:szCs w:val="24"/>
        </w:rPr>
        <w:t>D</w:t>
      </w:r>
      <w:r w:rsidRPr="004A24A4">
        <w:rPr>
          <w:rFonts w:ascii="Chu Van An" w:hAnsi="Chu Van An" w:cs="Chu Van An"/>
          <w:b/>
          <w:szCs w:val="24"/>
        </w:rPr>
        <w:t xml:space="preserve">. </w:t>
      </w:r>
      <w:r w:rsidRPr="004A24A4">
        <w:rPr>
          <w:rFonts w:ascii="Chu Van An" w:hAnsi="Chu Van An" w:cs="Chu Van An"/>
          <w:position w:val="-14"/>
          <w:szCs w:val="24"/>
        </w:rPr>
        <w:object w:dxaOrig="680" w:dyaOrig="400" w14:anchorId="76F93B48">
          <v:shape id="_x0000_i20835" type="#_x0000_t75" style="width:33.65pt;height:19.65pt" o:ole="">
            <v:imagedata r:id="rId196" o:title=""/>
          </v:shape>
          <o:OLEObject Type="Embed" ProgID="Equation.DSMT4" ShapeID="_x0000_i20835" DrawAspect="Content" ObjectID="_1686017285" r:id="rId197"/>
        </w:object>
      </w:r>
    </w:p>
    <w:p w14:paraId="62B12CA0" w14:textId="77777777" w:rsidR="008F22EB" w:rsidRPr="004A24A4" w:rsidRDefault="008F22EB" w:rsidP="00373D4D">
      <w:pPr>
        <w:spacing w:line="240" w:lineRule="auto"/>
        <w:ind w:left="272"/>
        <w:rPr>
          <w:rFonts w:ascii="Chu Van An" w:hAnsi="Chu Van An" w:cs="Chu Van An"/>
          <w:b/>
          <w:color w:val="0000FF"/>
          <w:szCs w:val="24"/>
        </w:rPr>
      </w:pPr>
    </w:p>
    <w:p w14:paraId="4209F222" w14:textId="77777777" w:rsidR="008F22EB" w:rsidRPr="004A24A4" w:rsidRDefault="008F22EB" w:rsidP="00373D4D">
      <w:pPr>
        <w:spacing w:line="240" w:lineRule="auto"/>
        <w:ind w:left="1264"/>
        <w:jc w:val="center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Lời giải</w:t>
      </w:r>
    </w:p>
    <w:tbl>
      <w:tblPr>
        <w:tblStyle w:val="TableGrid"/>
        <w:tblW w:w="850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3261"/>
      </w:tblGrid>
      <w:tr w:rsidR="008F22EB" w:rsidRPr="004A24A4" w14:paraId="6DE3189C" w14:textId="77777777" w:rsidTr="00373D4D">
        <w:trPr>
          <w:jc w:val="center"/>
        </w:trPr>
        <w:tc>
          <w:tcPr>
            <w:tcW w:w="5240" w:type="dxa"/>
          </w:tcPr>
          <w:p w14:paraId="129ACD6F" w14:textId="77777777" w:rsidR="008F22EB" w:rsidRPr="004A24A4" w:rsidRDefault="008F22EB" w:rsidP="00D04F9C">
            <w:pPr>
              <w:jc w:val="both"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4A24A4">
              <w:rPr>
                <w:rFonts w:ascii="Chu Van An" w:hAnsi="Chu Van An" w:cs="Chu Van An"/>
                <w:b/>
                <w:sz w:val="24"/>
                <w:szCs w:val="24"/>
              </w:rPr>
              <w:t>Chọn A.</w:t>
            </w:r>
          </w:p>
          <w:p w14:paraId="57C7CEF3" w14:textId="77777777" w:rsidR="008F22EB" w:rsidRPr="004A24A4" w:rsidRDefault="008F22EB" w:rsidP="00D04F9C">
            <w:pPr>
              <w:tabs>
                <w:tab w:val="center" w:pos="4635"/>
              </w:tabs>
              <w:jc w:val="both"/>
              <w:rPr>
                <w:rFonts w:ascii="Chu Van An" w:hAnsi="Chu Van An" w:cs="Chu Van An"/>
                <w:szCs w:val="24"/>
              </w:rPr>
            </w:pPr>
          </w:p>
        </w:tc>
        <w:tc>
          <w:tcPr>
            <w:tcW w:w="3261" w:type="dxa"/>
          </w:tcPr>
          <w:p w14:paraId="275B1FE3" w14:textId="77777777" w:rsidR="008F22EB" w:rsidRPr="004A24A4" w:rsidRDefault="008F22EB" w:rsidP="00D04F9C">
            <w:pPr>
              <w:tabs>
                <w:tab w:val="center" w:pos="4635"/>
              </w:tabs>
              <w:rPr>
                <w:rFonts w:ascii="Chu Van An" w:hAnsi="Chu Van An" w:cs="Chu Van An"/>
                <w:szCs w:val="24"/>
              </w:rPr>
            </w:pPr>
            <w:r w:rsidRPr="004A24A4">
              <w:rPr>
                <w:noProof/>
              </w:rPr>
              <w:drawing>
                <wp:inline distT="0" distB="0" distL="0" distR="0" wp14:anchorId="56DAB093" wp14:editId="1EB4CB66">
                  <wp:extent cx="1521458" cy="387705"/>
                  <wp:effectExtent l="0" t="0" r="317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506" cy="388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340E03" w14:textId="77777777" w:rsidR="008F22EB" w:rsidRPr="004A24A4" w:rsidRDefault="008F22EB" w:rsidP="00373D4D">
      <w:pPr>
        <w:spacing w:line="240" w:lineRule="auto"/>
        <w:ind w:left="272"/>
        <w:rPr>
          <w:rFonts w:ascii="Chu Van An" w:hAnsi="Chu Van An" w:cs="Chu Van An"/>
          <w:szCs w:val="24"/>
          <w:lang w:val="fr-FR"/>
        </w:rPr>
      </w:pPr>
      <w:r w:rsidRPr="004A24A4">
        <w:rPr>
          <w:rFonts w:ascii="Chu Van An" w:hAnsi="Chu Van An" w:cs="Chu Van An"/>
          <w:b/>
          <w:color w:val="0000FF"/>
        </w:rPr>
        <w:t xml:space="preserve"> Câu </w: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 2: </w:t>
      </w:r>
      <w:r w:rsidRPr="004A24A4">
        <w:rPr>
          <w:rFonts w:ascii="Chu Van An" w:hAnsi="Chu Van An" w:cs="Chu Van An"/>
          <w:szCs w:val="24"/>
        </w:rPr>
        <w:t xml:space="preserve">Cho tập hợp A = </w:t>
      </w:r>
      <w:r w:rsidRPr="004A24A4">
        <w:rPr>
          <w:rFonts w:ascii="Chu Van An" w:hAnsi="Chu Van An" w:cs="Chu Van An"/>
          <w:position w:val="-14"/>
          <w:szCs w:val="24"/>
        </w:rPr>
        <w:object w:dxaOrig="740" w:dyaOrig="400" w14:anchorId="52643443">
          <v:shape id="_x0000_i20836" type="#_x0000_t75" style="width:36.45pt;height:20.55pt" o:ole="">
            <v:imagedata r:id="rId199" o:title=""/>
          </v:shape>
          <o:OLEObject Type="Embed" ProgID="Equation.DSMT4" ShapeID="_x0000_i20836" DrawAspect="Content" ObjectID="_1686017286" r:id="rId200"/>
        </w:object>
      </w:r>
      <w:r w:rsidRPr="004A24A4">
        <w:rPr>
          <w:rFonts w:ascii="Chu Van An" w:hAnsi="Chu Van An" w:cs="Chu Van An"/>
          <w:szCs w:val="24"/>
        </w:rPr>
        <w:t xml:space="preserve">, B = </w:t>
      </w:r>
      <w:r w:rsidRPr="004A24A4">
        <w:rPr>
          <w:rFonts w:ascii="Chu Van An" w:hAnsi="Chu Van An" w:cs="Chu Van An"/>
          <w:position w:val="-14"/>
          <w:szCs w:val="24"/>
        </w:rPr>
        <w:object w:dxaOrig="1860" w:dyaOrig="400" w14:anchorId="6935D8F6">
          <v:shape id="_x0000_i20837" type="#_x0000_t75" style="width:93.5pt;height:20.55pt" o:ole="">
            <v:imagedata r:id="rId201" o:title=""/>
          </v:shape>
          <o:OLEObject Type="Embed" ProgID="Equation.DSMT4" ShapeID="_x0000_i20837" DrawAspect="Content" ObjectID="_1686017287" r:id="rId202"/>
        </w:object>
      </w:r>
      <w:r w:rsidRPr="004A24A4">
        <w:rPr>
          <w:rFonts w:ascii="Chu Van An" w:hAnsi="Chu Van An" w:cs="Chu Van An"/>
          <w:szCs w:val="24"/>
        </w:rPr>
        <w:t xml:space="preserve">. </w:t>
      </w:r>
      <w:r w:rsidRPr="004A24A4">
        <w:rPr>
          <w:rFonts w:ascii="Chu Van An" w:hAnsi="Chu Van An" w:cs="Chu Van An"/>
          <w:szCs w:val="24"/>
          <w:lang w:val="fr-FR"/>
        </w:rPr>
        <w:t xml:space="preserve">Khi đó </w:t>
      </w:r>
      <w:r w:rsidRPr="004A24A4">
        <w:rPr>
          <w:rFonts w:ascii="Chu Van An" w:hAnsi="Chu Van An" w:cs="Chu Van An"/>
          <w:position w:val="-8"/>
          <w:szCs w:val="24"/>
        </w:rPr>
        <w:object w:dxaOrig="580" w:dyaOrig="300" w14:anchorId="51D1416A">
          <v:shape id="_x0000_i20838" type="#_x0000_t75" style="width:29pt;height:14.95pt" o:ole="">
            <v:imagedata r:id="rId203" o:title=""/>
          </v:shape>
          <o:OLEObject Type="Embed" ProgID="Equation.DSMT4" ShapeID="_x0000_i20838" DrawAspect="Content" ObjectID="_1686017288" r:id="rId204"/>
        </w:objec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szCs w:val="24"/>
          <w:lang w:val="fr-FR"/>
        </w:rPr>
        <w:t>là</w:t>
      </w:r>
    </w:p>
    <w:p w14:paraId="340A4DF3" w14:textId="77777777" w:rsidR="008F22EB" w:rsidRPr="004A24A4" w:rsidRDefault="008F22EB" w:rsidP="00373D4D">
      <w:pPr>
        <w:spacing w:line="240" w:lineRule="auto"/>
        <w:ind w:left="272"/>
        <w:rPr>
          <w:rFonts w:ascii="Chu Van An" w:hAnsi="Chu Van An" w:cs="Chu Van An"/>
          <w:szCs w:val="24"/>
          <w:lang w:val="fr-FR"/>
        </w:rPr>
      </w:pPr>
      <w:r w:rsidRPr="004A24A4">
        <w:rPr>
          <w:rFonts w:ascii="Chu Van An" w:hAnsi="Chu Van An" w:cs="Chu Van An"/>
          <w:szCs w:val="24"/>
          <w:lang w:val="fr-FR"/>
        </w:rPr>
        <w:t xml:space="preserve">   </w:t>
      </w:r>
      <w:r w:rsidRPr="004A24A4">
        <w:rPr>
          <w:rFonts w:ascii="Chu Van An" w:hAnsi="Chu Van An" w:cs="Chu Van An"/>
          <w:szCs w:val="24"/>
          <w:lang w:val="fr-FR"/>
        </w:rPr>
        <w:tab/>
      </w:r>
      <w:r w:rsidRPr="004A24A4">
        <w:rPr>
          <w:rFonts w:ascii="Chu Van An" w:hAnsi="Chu Van An" w:cs="Chu Van An"/>
          <w:b/>
          <w:color w:val="0000FF"/>
          <w:szCs w:val="24"/>
          <w:lang w:val="fr-FR"/>
        </w:rPr>
        <w:t>A.</w:t>
      </w:r>
      <w:r w:rsidRPr="004A24A4">
        <w:rPr>
          <w:rFonts w:ascii="Chu Van An" w:hAnsi="Chu Van An" w:cs="Chu Van An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880" w:dyaOrig="400" w14:anchorId="63C7567F">
          <v:shape id="_x0000_i20839" type="#_x0000_t75" style="width:43.95pt;height:20.55pt" o:ole="">
            <v:imagedata r:id="rId205" o:title=""/>
          </v:shape>
          <o:OLEObject Type="Embed" ProgID="Equation.DSMT4" ShapeID="_x0000_i20839" DrawAspect="Content" ObjectID="_1686017289" r:id="rId206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               </w:t>
      </w:r>
      <w:r w:rsidRPr="004A24A4">
        <w:rPr>
          <w:rFonts w:ascii="Chu Van An" w:hAnsi="Chu Van An" w:cs="Chu Van An"/>
          <w:b/>
          <w:color w:val="0000FF"/>
          <w:szCs w:val="24"/>
          <w:lang w:val="fr-FR"/>
        </w:rPr>
        <w:t>B.</w:t>
      </w:r>
      <w:r w:rsidRPr="004A24A4">
        <w:rPr>
          <w:rFonts w:ascii="Chu Van An" w:hAnsi="Chu Van An" w:cs="Chu Van An"/>
          <w:szCs w:val="24"/>
          <w:lang w:val="fr-FR"/>
        </w:rPr>
        <w:t xml:space="preserve"> (-1;5]                </w:t>
      </w:r>
      <w:r w:rsidRPr="004A24A4">
        <w:rPr>
          <w:rFonts w:ascii="Chu Van An" w:hAnsi="Chu Van An" w:cs="Chu Van An"/>
          <w:szCs w:val="24"/>
          <w:lang w:val="fr-FR"/>
        </w:rPr>
        <w:tab/>
      </w:r>
      <w:r w:rsidRPr="004A24A4">
        <w:rPr>
          <w:rFonts w:ascii="Chu Van An" w:hAnsi="Chu Van An" w:cs="Chu Van An"/>
          <w:b/>
          <w:color w:val="0000FF"/>
          <w:szCs w:val="24"/>
          <w:lang w:val="fr-FR"/>
        </w:rPr>
        <w:t>C.</w:t>
      </w:r>
      <w:r w:rsidRPr="004A24A4">
        <w:rPr>
          <w:rFonts w:ascii="Chu Van An" w:hAnsi="Chu Van An" w:cs="Chu Van An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760" w:dyaOrig="400" w14:anchorId="714E41EA">
          <v:shape id="_x0000_i20840" type="#_x0000_t75" style="width:38.35pt;height:20.55pt" o:ole="">
            <v:imagedata r:id="rId207" o:title=""/>
          </v:shape>
          <o:OLEObject Type="Embed" ProgID="Equation.DSMT4" ShapeID="_x0000_i20840" DrawAspect="Content" ObjectID="_1686017290" r:id="rId208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                   </w:t>
      </w:r>
      <w:r w:rsidRPr="004A24A4">
        <w:rPr>
          <w:rFonts w:ascii="Chu Van An" w:hAnsi="Chu Van An" w:cs="Chu Van An"/>
          <w:b/>
          <w:color w:val="0000FF"/>
          <w:szCs w:val="24"/>
          <w:lang w:val="fr-FR"/>
        </w:rPr>
        <w:t>D.</w:t>
      </w:r>
      <w:r w:rsidRPr="004A24A4">
        <w:rPr>
          <w:rFonts w:ascii="Chu Van An" w:hAnsi="Chu Van An" w:cs="Chu Van An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859" w:dyaOrig="400" w14:anchorId="6243B0E8">
          <v:shape id="_x0000_i20841" type="#_x0000_t75" style="width:43pt;height:20.55pt" o:ole="">
            <v:imagedata r:id="rId209" o:title=""/>
          </v:shape>
          <o:OLEObject Type="Embed" ProgID="Equation.DSMT4" ShapeID="_x0000_i20841" DrawAspect="Content" ObjectID="_1686017291" r:id="rId210"/>
        </w:object>
      </w:r>
    </w:p>
    <w:p w14:paraId="0A5D3A59" w14:textId="77777777" w:rsidR="008F22EB" w:rsidRPr="004A24A4" w:rsidRDefault="008F22EB" w:rsidP="00373D4D">
      <w:pPr>
        <w:tabs>
          <w:tab w:val="left" w:pos="3402"/>
          <w:tab w:val="left" w:pos="5669"/>
          <w:tab w:val="left" w:pos="7937"/>
        </w:tabs>
        <w:spacing w:line="240" w:lineRule="auto"/>
        <w:ind w:left="1264"/>
        <w:jc w:val="both"/>
        <w:rPr>
          <w:rFonts w:ascii="Chu Van An" w:hAnsi="Chu Van An" w:cs="Chu Van An"/>
          <w:b/>
          <w:color w:val="0000FF"/>
          <w:szCs w:val="24"/>
        </w:rPr>
      </w:pPr>
    </w:p>
    <w:p w14:paraId="35941E5B" w14:textId="77777777" w:rsidR="008F22EB" w:rsidRPr="004A24A4" w:rsidRDefault="008F22EB" w:rsidP="00373D4D">
      <w:pPr>
        <w:spacing w:line="240" w:lineRule="auto"/>
        <w:ind w:left="1264"/>
        <w:jc w:val="center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Lời giải</w:t>
      </w:r>
    </w:p>
    <w:tbl>
      <w:tblPr>
        <w:tblStyle w:val="TableGrid"/>
        <w:tblW w:w="850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3261"/>
      </w:tblGrid>
      <w:tr w:rsidR="008F22EB" w:rsidRPr="004A24A4" w14:paraId="4F2C9A76" w14:textId="77777777" w:rsidTr="00373D4D">
        <w:trPr>
          <w:jc w:val="center"/>
        </w:trPr>
        <w:tc>
          <w:tcPr>
            <w:tcW w:w="5240" w:type="dxa"/>
          </w:tcPr>
          <w:p w14:paraId="0E5D617A" w14:textId="77777777" w:rsidR="008F22EB" w:rsidRPr="004A24A4" w:rsidRDefault="008F22EB" w:rsidP="00D04F9C">
            <w:pPr>
              <w:jc w:val="both"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4A24A4">
              <w:rPr>
                <w:rFonts w:ascii="Chu Van An" w:hAnsi="Chu Van An" w:cs="Chu Van An"/>
                <w:b/>
                <w:sz w:val="24"/>
                <w:szCs w:val="24"/>
              </w:rPr>
              <w:t>Chọn D.</w:t>
            </w:r>
          </w:p>
          <w:p w14:paraId="2F7145AF" w14:textId="77777777" w:rsidR="008F22EB" w:rsidRPr="004A24A4" w:rsidRDefault="008F22EB" w:rsidP="00D04F9C">
            <w:pPr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4A24A4">
              <w:rPr>
                <w:rFonts w:ascii="Chu Van An" w:hAnsi="Chu Van An" w:cs="Chu Van An"/>
                <w:sz w:val="24"/>
                <w:szCs w:val="24"/>
              </w:rPr>
              <w:t xml:space="preserve">Ta có B = </w:t>
            </w:r>
            <w:r w:rsidRPr="004A24A4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2720" w:dyaOrig="400" w14:anchorId="59E69AB5">
                <v:shape id="_x0000_i20842" type="#_x0000_t75" style="width:135.6pt;height:20.55pt" o:ole="">
                  <v:imagedata r:id="rId211" o:title=""/>
                </v:shape>
                <o:OLEObject Type="Embed" ProgID="Equation.DSMT4" ShapeID="_x0000_i20842" DrawAspect="Content" ObjectID="_1686017292" r:id="rId212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 xml:space="preserve">                         </w:t>
            </w:r>
          </w:p>
          <w:p w14:paraId="278B258A" w14:textId="77777777" w:rsidR="008F22EB" w:rsidRPr="004A24A4" w:rsidRDefault="008F22EB" w:rsidP="00D04F9C">
            <w:pPr>
              <w:tabs>
                <w:tab w:val="center" w:pos="4635"/>
              </w:tabs>
              <w:jc w:val="both"/>
              <w:rPr>
                <w:rFonts w:ascii="Chu Van An" w:hAnsi="Chu Van An" w:cs="Chu Van An"/>
                <w:szCs w:val="24"/>
              </w:rPr>
            </w:pPr>
            <w:r w:rsidRPr="004A24A4">
              <w:rPr>
                <w:rFonts w:ascii="Chu Van An" w:eastAsiaTheme="minorHAnsi" w:hAnsi="Chu Van An" w:cs="Chu Van An"/>
                <w:position w:val="-8"/>
                <w:sz w:val="24"/>
                <w:szCs w:val="24"/>
              </w:rPr>
              <w:object w:dxaOrig="580" w:dyaOrig="300" w14:anchorId="7EC9F734">
                <v:shape id="_x0000_i20843" type="#_x0000_t75" style="width:28.5pt;height:15pt" o:ole="">
                  <v:imagedata r:id="rId203" o:title=""/>
                </v:shape>
                <o:OLEObject Type="Embed" ProgID="Equation.DSMT4" ShapeID="_x0000_i20843" DrawAspect="Content" ObjectID="_1686017293" r:id="rId213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=</w:t>
            </w:r>
            <w:r w:rsidRPr="004A24A4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859" w:dyaOrig="400" w14:anchorId="251D83D9">
                <v:shape id="_x0000_i20844" type="#_x0000_t75" style="width:43.5pt;height:20.25pt" o:ole="">
                  <v:imagedata r:id="rId209" o:title=""/>
                </v:shape>
                <o:OLEObject Type="Embed" ProgID="Equation.DSMT4" ShapeID="_x0000_i20844" DrawAspect="Content" ObjectID="_1686017294" r:id="rId214"/>
              </w:object>
            </w:r>
          </w:p>
        </w:tc>
        <w:tc>
          <w:tcPr>
            <w:tcW w:w="3261" w:type="dxa"/>
          </w:tcPr>
          <w:p w14:paraId="202BE63E" w14:textId="77777777" w:rsidR="008F22EB" w:rsidRPr="004A24A4" w:rsidRDefault="008F22EB" w:rsidP="00D04F9C">
            <w:pPr>
              <w:tabs>
                <w:tab w:val="center" w:pos="4635"/>
              </w:tabs>
              <w:rPr>
                <w:rFonts w:ascii="Chu Van An" w:hAnsi="Chu Van An" w:cs="Chu Van An"/>
                <w:szCs w:val="24"/>
              </w:rPr>
            </w:pPr>
            <w:r w:rsidRPr="004A24A4">
              <w:rPr>
                <w:noProof/>
              </w:rPr>
              <w:drawing>
                <wp:inline distT="0" distB="0" distL="0" distR="0" wp14:anchorId="18EBD349" wp14:editId="2A155915">
                  <wp:extent cx="1133856" cy="526433"/>
                  <wp:effectExtent l="0" t="0" r="9525" b="698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546" cy="526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2E74B5" w14:textId="77777777" w:rsidR="008F22EB" w:rsidRPr="004A24A4" w:rsidRDefault="008F22EB" w:rsidP="00373D4D">
      <w:pPr>
        <w:spacing w:line="240" w:lineRule="auto"/>
        <w:ind w:left="272"/>
        <w:rPr>
          <w:rFonts w:ascii="Chu Van An" w:hAnsi="Chu Van An" w:cs="Chu Van An"/>
          <w:szCs w:val="24"/>
          <w:lang w:val="fr-FR"/>
        </w:rPr>
      </w:pPr>
      <w:r w:rsidRPr="004A24A4">
        <w:rPr>
          <w:rFonts w:ascii="Chu Van An" w:hAnsi="Chu Van An" w:cs="Chu Van An"/>
          <w:b/>
          <w:color w:val="0000FF"/>
        </w:rPr>
        <w:t xml:space="preserve">Câu </w: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 3: </w:t>
      </w:r>
      <w:r w:rsidRPr="004A24A4">
        <w:rPr>
          <w:rFonts w:ascii="Chu Van An" w:hAnsi="Chu Van An" w:cs="Chu Van An"/>
          <w:szCs w:val="24"/>
          <w:lang w:val="fr-FR"/>
        </w:rPr>
        <w:t xml:space="preserve">Cho tập hợp D = </w:t>
      </w:r>
      <w:r w:rsidRPr="004A24A4">
        <w:rPr>
          <w:rFonts w:ascii="Chu Van An" w:hAnsi="Chu Van An" w:cs="Chu Van An"/>
          <w:position w:val="-14"/>
          <w:szCs w:val="24"/>
        </w:rPr>
        <w:object w:dxaOrig="1900" w:dyaOrig="400" w14:anchorId="7857DC58">
          <v:shape id="_x0000_i20845" type="#_x0000_t75" style="width:95.25pt;height:20.25pt" o:ole="">
            <v:imagedata r:id="rId216" o:title=""/>
          </v:shape>
          <o:OLEObject Type="Embed" ProgID="Equation.DSMT4" ShapeID="_x0000_i20845" DrawAspect="Content" ObjectID="_1686017295" r:id="rId217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, E = [-3; 1]. Khi đó </w:t>
      </w:r>
      <w:r w:rsidRPr="004A24A4">
        <w:rPr>
          <w:rFonts w:ascii="Chu Van An" w:hAnsi="Chu Van An" w:cs="Chu Van An"/>
          <w:position w:val="-4"/>
          <w:szCs w:val="24"/>
        </w:rPr>
        <w:object w:dxaOrig="680" w:dyaOrig="260" w14:anchorId="5DAD04DE">
          <v:shape id="_x0000_i20846" type="#_x0000_t75" style="width:33.75pt;height:13.5pt" o:ole="">
            <v:imagedata r:id="rId218" o:title=""/>
          </v:shape>
          <o:OLEObject Type="Embed" ProgID="Equation.DSMT4" ShapeID="_x0000_i20846" DrawAspect="Content" ObjectID="_1686017296" r:id="rId219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 là: </w:t>
      </w:r>
    </w:p>
    <w:p w14:paraId="7A404DC5" w14:textId="77777777" w:rsidR="008F22EB" w:rsidRPr="004A24A4" w:rsidRDefault="008F22EB" w:rsidP="00373D4D">
      <w:pPr>
        <w:tabs>
          <w:tab w:val="left" w:pos="720"/>
          <w:tab w:val="left" w:pos="5640"/>
        </w:tabs>
        <w:spacing w:line="240" w:lineRule="auto"/>
        <w:ind w:left="272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szCs w:val="24"/>
          <w:lang w:val="fr-FR"/>
        </w:rPr>
        <w:t xml:space="preserve">   </w:t>
      </w:r>
      <w:r w:rsidRPr="004A24A4">
        <w:rPr>
          <w:rFonts w:ascii="Chu Van An" w:hAnsi="Chu Van An" w:cs="Chu Van An"/>
          <w:szCs w:val="24"/>
          <w:lang w:val="fr-FR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A.</w:t>
      </w:r>
      <w:r w:rsidRPr="004A24A4">
        <w:rPr>
          <w:rFonts w:ascii="Chu Van An" w:hAnsi="Chu Van An" w:cs="Chu Van An"/>
          <w:szCs w:val="24"/>
        </w:rPr>
        <w:t xml:space="preserve"> (-2;1]                  </w:t>
      </w:r>
      <w:r w:rsidRPr="004A24A4">
        <w:rPr>
          <w:rFonts w:ascii="Chu Van An" w:hAnsi="Chu Van An" w:cs="Chu Van An"/>
          <w:b/>
          <w:color w:val="0000FF"/>
          <w:szCs w:val="24"/>
        </w:rPr>
        <w:t>B.</w:t>
      </w:r>
      <w:r w:rsidRPr="004A24A4">
        <w:rPr>
          <w:rFonts w:ascii="Chu Van An" w:hAnsi="Chu Van An" w:cs="Chu Van An"/>
          <w:szCs w:val="24"/>
        </w:rPr>
        <w:t xml:space="preserve"> [-3;4]                 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C.</w: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859" w:dyaOrig="400" w14:anchorId="51A09DE0">
          <v:shape id="_x0000_i20847" type="#_x0000_t75" style="width:43.5pt;height:20.25pt" o:ole="">
            <v:imagedata r:id="rId220" o:title=""/>
          </v:shape>
          <o:OLEObject Type="Embed" ProgID="Equation.DSMT4" ShapeID="_x0000_i20847" DrawAspect="Content" ObjectID="_1686017297" r:id="rId221"/>
        </w:object>
      </w:r>
      <w:r w:rsidRPr="004A24A4">
        <w:rPr>
          <w:rFonts w:ascii="Chu Van An" w:hAnsi="Chu Van An" w:cs="Chu Van An"/>
          <w:szCs w:val="24"/>
        </w:rPr>
        <w:t xml:space="preserve">                  </w:t>
      </w:r>
      <w:r w:rsidRPr="004A24A4">
        <w:rPr>
          <w:rFonts w:ascii="Chu Van An" w:hAnsi="Chu Van An" w:cs="Chu Van An"/>
          <w:b/>
          <w:color w:val="0000FF"/>
          <w:szCs w:val="24"/>
        </w:rPr>
        <w:t>D.</w: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540" w:dyaOrig="400" w14:anchorId="19D5836D">
          <v:shape id="_x0000_i20848" type="#_x0000_t75" style="width:27pt;height:20.25pt" o:ole="">
            <v:imagedata r:id="rId222" o:title=""/>
          </v:shape>
          <o:OLEObject Type="Embed" ProgID="Equation.DSMT4" ShapeID="_x0000_i20848" DrawAspect="Content" ObjectID="_1686017298" r:id="rId223"/>
        </w:object>
      </w:r>
    </w:p>
    <w:p w14:paraId="0FF46EE3" w14:textId="77777777" w:rsidR="008F22EB" w:rsidRPr="004A24A4" w:rsidRDefault="008F22EB" w:rsidP="00373D4D">
      <w:pPr>
        <w:tabs>
          <w:tab w:val="left" w:pos="720"/>
        </w:tabs>
        <w:spacing w:line="240" w:lineRule="auto"/>
        <w:ind w:left="272"/>
        <w:rPr>
          <w:rFonts w:ascii="Chu Van An" w:hAnsi="Chu Van An" w:cs="Chu Van An"/>
          <w:szCs w:val="24"/>
        </w:rPr>
      </w:pPr>
    </w:p>
    <w:p w14:paraId="2F4EB8BB" w14:textId="77777777" w:rsidR="008F22EB" w:rsidRPr="004A24A4" w:rsidRDefault="008F22EB" w:rsidP="00373D4D">
      <w:pPr>
        <w:tabs>
          <w:tab w:val="left" w:pos="720"/>
        </w:tabs>
        <w:spacing w:line="240" w:lineRule="auto"/>
        <w:ind w:left="1264"/>
        <w:jc w:val="center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Lời giải</w:t>
      </w:r>
    </w:p>
    <w:tbl>
      <w:tblPr>
        <w:tblStyle w:val="TableGrid"/>
        <w:tblW w:w="850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3261"/>
      </w:tblGrid>
      <w:tr w:rsidR="008F22EB" w:rsidRPr="004A24A4" w14:paraId="038A058A" w14:textId="77777777" w:rsidTr="00373D4D">
        <w:trPr>
          <w:jc w:val="center"/>
        </w:trPr>
        <w:tc>
          <w:tcPr>
            <w:tcW w:w="5240" w:type="dxa"/>
          </w:tcPr>
          <w:p w14:paraId="7A11B599" w14:textId="77777777" w:rsidR="008F22EB" w:rsidRPr="004A24A4" w:rsidRDefault="008F22EB" w:rsidP="00D04F9C">
            <w:pPr>
              <w:jc w:val="both"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4A24A4">
              <w:rPr>
                <w:rFonts w:ascii="Chu Van An" w:hAnsi="Chu Van An" w:cs="Chu Van An"/>
                <w:b/>
                <w:sz w:val="24"/>
                <w:szCs w:val="24"/>
              </w:rPr>
              <w:t>Chọn B.</w:t>
            </w:r>
          </w:p>
          <w:p w14:paraId="14709C5B" w14:textId="77777777" w:rsidR="008F22EB" w:rsidRPr="004A24A4" w:rsidRDefault="008F22EB" w:rsidP="00D04F9C">
            <w:pPr>
              <w:tabs>
                <w:tab w:val="left" w:pos="720"/>
              </w:tabs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4A24A4">
              <w:rPr>
                <w:rFonts w:ascii="Chu Van An" w:hAnsi="Chu Van An" w:cs="Chu Van An"/>
                <w:sz w:val="24"/>
                <w:szCs w:val="24"/>
              </w:rPr>
              <w:t xml:space="preserve">Ta có D = </w:t>
            </w:r>
            <w:r w:rsidRPr="004A24A4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2760" w:dyaOrig="400" w14:anchorId="2F1FB967">
                <v:shape id="_x0000_i20849" type="#_x0000_t75" style="width:137.25pt;height:20.25pt" o:ole="">
                  <v:imagedata r:id="rId224" o:title=""/>
                </v:shape>
                <o:OLEObject Type="Embed" ProgID="Equation.DSMT4" ShapeID="_x0000_i20849" DrawAspect="Content" ObjectID="_1686017299" r:id="rId225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 xml:space="preserve">    </w:t>
            </w:r>
          </w:p>
          <w:p w14:paraId="3F2B0695" w14:textId="77777777" w:rsidR="008F22EB" w:rsidRPr="004A24A4" w:rsidRDefault="008F22EB" w:rsidP="00D04F9C">
            <w:pPr>
              <w:tabs>
                <w:tab w:val="left" w:pos="720"/>
              </w:tabs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4A24A4">
              <w:rPr>
                <w:rFonts w:ascii="Chu Van An" w:eastAsiaTheme="minorHAnsi" w:hAnsi="Chu Van An" w:cs="Chu Van An"/>
                <w:position w:val="-4"/>
                <w:sz w:val="24"/>
                <w:szCs w:val="24"/>
              </w:rPr>
              <w:object w:dxaOrig="680" w:dyaOrig="260" w14:anchorId="6F185EDC">
                <v:shape id="_x0000_i20850" type="#_x0000_t75" style="width:33.75pt;height:13.5pt" o:ole="">
                  <v:imagedata r:id="rId218" o:title=""/>
                </v:shape>
                <o:OLEObject Type="Embed" ProgID="Equation.DSMT4" ShapeID="_x0000_i20850" DrawAspect="Content" ObjectID="_1686017300" r:id="rId226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 xml:space="preserve">= [-3;4]                                             </w:t>
            </w:r>
          </w:p>
        </w:tc>
        <w:tc>
          <w:tcPr>
            <w:tcW w:w="3261" w:type="dxa"/>
          </w:tcPr>
          <w:p w14:paraId="70A84C75" w14:textId="77777777" w:rsidR="008F22EB" w:rsidRPr="004A24A4" w:rsidRDefault="008F22EB" w:rsidP="00D04F9C">
            <w:pPr>
              <w:tabs>
                <w:tab w:val="center" w:pos="4635"/>
              </w:tabs>
              <w:rPr>
                <w:rFonts w:ascii="Chu Van An" w:hAnsi="Chu Van An" w:cs="Chu Van An"/>
                <w:szCs w:val="24"/>
              </w:rPr>
            </w:pPr>
            <w:r w:rsidRPr="004A24A4">
              <w:rPr>
                <w:noProof/>
              </w:rPr>
              <w:drawing>
                <wp:inline distT="0" distB="0" distL="0" distR="0" wp14:anchorId="10075200" wp14:editId="03E1758A">
                  <wp:extent cx="1550648" cy="478965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2" cy="479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033B4C" w14:textId="77777777" w:rsidR="008F22EB" w:rsidRPr="004A24A4" w:rsidRDefault="008F22EB" w:rsidP="00373D4D">
      <w:pPr>
        <w:tabs>
          <w:tab w:val="left" w:pos="720"/>
          <w:tab w:val="left" w:pos="993"/>
        </w:tabs>
        <w:spacing w:before="120" w:line="240" w:lineRule="auto"/>
        <w:ind w:left="272"/>
        <w:jc w:val="both"/>
        <w:rPr>
          <w:rFonts w:ascii="Chu Van An" w:hAnsi="Chu Van An" w:cs="Chu Van An"/>
          <w:color w:val="000000"/>
          <w:szCs w:val="24"/>
        </w:rPr>
      </w:pPr>
      <w:r w:rsidRPr="004A24A4">
        <w:rPr>
          <w:rFonts w:ascii="Chu Van An" w:hAnsi="Chu Van An" w:cs="Chu Van An"/>
          <w:b/>
          <w:color w:val="0000FF"/>
        </w:rPr>
        <w:t xml:space="preserve">Câu </w: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 4: </w:t>
      </w:r>
      <w:r w:rsidRPr="004A24A4">
        <w:rPr>
          <w:rFonts w:ascii="Chu Van An" w:hAnsi="Chu Van An" w:cs="Chu Van An"/>
          <w:color w:val="000000"/>
          <w:szCs w:val="24"/>
        </w:rPr>
        <w:t xml:space="preserve">Cho tập hợp </w:t>
      </w:r>
      <w:r w:rsidRPr="004A24A4">
        <w:rPr>
          <w:rFonts w:ascii="Chu Van An" w:hAnsi="Chu Van An" w:cs="Chu Van An"/>
          <w:color w:val="000000"/>
          <w:position w:val="-16"/>
          <w:szCs w:val="24"/>
        </w:rPr>
        <w:object w:dxaOrig="1340" w:dyaOrig="440" w14:anchorId="14FC11D7">
          <v:shape id="_x0000_i20851" type="#_x0000_t75" style="width:66.75pt;height:21.75pt" o:ole="">
            <v:imagedata r:id="rId228" o:title=""/>
          </v:shape>
          <o:OLEObject Type="Embed" ProgID="Equation.DSMT4" ShapeID="_x0000_i20851" DrawAspect="Content" ObjectID="_1686017301" r:id="rId229"/>
        </w:object>
      </w:r>
      <w:r w:rsidRPr="004A24A4">
        <w:rPr>
          <w:rFonts w:ascii="Chu Van An" w:hAnsi="Chu Van An" w:cs="Chu Van An"/>
          <w:color w:val="000000"/>
          <w:szCs w:val="24"/>
        </w:rPr>
        <w:t xml:space="preserve">. Khi đó, tập </w:t>
      </w:r>
      <w:r w:rsidRPr="004A24A4">
        <w:rPr>
          <w:rFonts w:ascii="Chu Van An" w:hAnsi="Chu Van An" w:cs="Chu Van An"/>
          <w:color w:val="000000"/>
          <w:position w:val="-12"/>
          <w:szCs w:val="24"/>
        </w:rPr>
        <w:object w:dxaOrig="360" w:dyaOrig="400" w14:anchorId="25451895">
          <v:shape id="_x0000_i20852" type="#_x0000_t75" style="width:18pt;height:20.25pt" o:ole="">
            <v:imagedata r:id="rId230" o:title=""/>
          </v:shape>
          <o:OLEObject Type="Embed" ProgID="Equation.DSMT4" ShapeID="_x0000_i20852" DrawAspect="Content" ObjectID="_1686017302" r:id="rId231"/>
        </w:object>
      </w:r>
      <w:r w:rsidRPr="004A24A4">
        <w:rPr>
          <w:rFonts w:ascii="Chu Van An" w:hAnsi="Chu Van An" w:cs="Chu Van An"/>
          <w:color w:val="000000"/>
          <w:szCs w:val="24"/>
        </w:rPr>
        <w:t xml:space="preserve"> là</w:t>
      </w:r>
    </w:p>
    <w:p w14:paraId="5406CD57" w14:textId="77777777" w:rsidR="008F22EB" w:rsidRPr="004A24A4" w:rsidRDefault="008F22EB" w:rsidP="00373D4D">
      <w:pPr>
        <w:tabs>
          <w:tab w:val="left" w:pos="720"/>
          <w:tab w:val="left" w:pos="2640"/>
          <w:tab w:val="left" w:pos="5040"/>
          <w:tab w:val="left" w:pos="8222"/>
        </w:tabs>
        <w:spacing w:line="240" w:lineRule="auto"/>
        <w:ind w:left="512"/>
        <w:contextualSpacing/>
        <w:rPr>
          <w:rFonts w:ascii="Chu Van An" w:hAnsi="Chu Van An" w:cs="Chu Van An"/>
          <w:color w:val="000000"/>
          <w:szCs w:val="24"/>
        </w:rPr>
      </w:pPr>
      <w:r w:rsidRPr="004A24A4">
        <w:rPr>
          <w:rFonts w:ascii="Chu Van An" w:hAnsi="Chu Van An" w:cs="Chu Van An"/>
          <w:b/>
          <w:color w:val="000000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A.</w:t>
      </w:r>
      <w:r w:rsidRPr="004A24A4">
        <w:rPr>
          <w:rFonts w:ascii="Chu Van An" w:hAnsi="Chu Van An" w:cs="Chu Van An"/>
          <w:b/>
          <w:color w:val="000000"/>
          <w:szCs w:val="24"/>
        </w:rPr>
        <w:t xml:space="preserve"> </w:t>
      </w:r>
      <w:r w:rsidRPr="004A24A4">
        <w:rPr>
          <w:rFonts w:ascii="Chu Van An" w:hAnsi="Chu Van An" w:cs="Chu Van An"/>
          <w:color w:val="000000"/>
          <w:position w:val="-16"/>
          <w:szCs w:val="24"/>
        </w:rPr>
        <w:object w:dxaOrig="840" w:dyaOrig="440" w14:anchorId="66CCDDCC">
          <v:shape id="_x0000_i20853" type="#_x0000_t75" style="width:42pt;height:21.75pt" o:ole="">
            <v:imagedata r:id="rId232" o:title=""/>
          </v:shape>
          <o:OLEObject Type="Embed" ProgID="Equation.DSMT4" ShapeID="_x0000_i20853" DrawAspect="Content" ObjectID="_1686017303" r:id="rId233"/>
        </w:object>
      </w:r>
      <w:r w:rsidRPr="004A24A4">
        <w:rPr>
          <w:rFonts w:ascii="Chu Van An" w:hAnsi="Chu Van An" w:cs="Chu Van An"/>
          <w:color w:val="000000"/>
          <w:szCs w:val="24"/>
        </w:rPr>
        <w:t xml:space="preserve">             </w:t>
      </w:r>
      <w:r w:rsidRPr="004A24A4">
        <w:rPr>
          <w:rFonts w:ascii="Chu Van An" w:hAnsi="Chu Van An" w:cs="Chu Van An"/>
          <w:b/>
          <w:color w:val="0000FF"/>
          <w:szCs w:val="24"/>
        </w:rPr>
        <w:t>B.</w:t>
      </w:r>
      <w:r w:rsidRPr="004A24A4">
        <w:rPr>
          <w:rFonts w:ascii="Chu Van An" w:hAnsi="Chu Van An" w:cs="Chu Van An"/>
          <w:b/>
          <w:color w:val="000000"/>
          <w:szCs w:val="24"/>
        </w:rPr>
        <w:t xml:space="preserve"> </w:t>
      </w:r>
      <w:r w:rsidRPr="004A24A4">
        <w:rPr>
          <w:rFonts w:ascii="Chu Van An" w:hAnsi="Chu Van An" w:cs="Chu Van An"/>
          <w:color w:val="000000"/>
          <w:position w:val="-16"/>
          <w:szCs w:val="24"/>
        </w:rPr>
        <w:object w:dxaOrig="880" w:dyaOrig="440" w14:anchorId="5C65DADC">
          <v:shape id="_x0000_i20854" type="#_x0000_t75" style="width:43.5pt;height:21.75pt" o:ole="">
            <v:imagedata r:id="rId234" o:title=""/>
          </v:shape>
          <o:OLEObject Type="Embed" ProgID="Equation.DSMT4" ShapeID="_x0000_i20854" DrawAspect="Content" ObjectID="_1686017304" r:id="rId235"/>
        </w:object>
      </w:r>
      <w:r w:rsidRPr="004A24A4">
        <w:rPr>
          <w:rFonts w:ascii="Chu Van An" w:hAnsi="Chu Van An" w:cs="Chu Van An"/>
          <w:color w:val="000000"/>
          <w:szCs w:val="24"/>
        </w:rPr>
        <w:t xml:space="preserve">           </w:t>
      </w:r>
      <w:r w:rsidRPr="004A24A4">
        <w:rPr>
          <w:rFonts w:ascii="Chu Van An" w:hAnsi="Chu Van An" w:cs="Chu Van An"/>
          <w:color w:val="000000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C.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color w:val="000000"/>
          <w:position w:val="-16"/>
          <w:szCs w:val="24"/>
        </w:rPr>
        <w:object w:dxaOrig="840" w:dyaOrig="440" w14:anchorId="4A8A1E83">
          <v:shape id="_x0000_i20855" type="#_x0000_t75" style="width:42pt;height:21.75pt" o:ole="">
            <v:imagedata r:id="rId236" o:title=""/>
          </v:shape>
          <o:OLEObject Type="Embed" ProgID="Equation.DSMT4" ShapeID="_x0000_i20855" DrawAspect="Content" ObjectID="_1686017305" r:id="rId237"/>
        </w:object>
      </w:r>
      <w:r w:rsidRPr="004A24A4">
        <w:rPr>
          <w:rFonts w:ascii="Chu Van An" w:hAnsi="Chu Van An" w:cs="Chu Van An"/>
          <w:color w:val="000000"/>
          <w:szCs w:val="24"/>
        </w:rPr>
        <w:t xml:space="preserve">                    </w:t>
      </w:r>
      <w:r w:rsidRPr="004A24A4">
        <w:rPr>
          <w:rFonts w:ascii="Chu Van An" w:hAnsi="Chu Van An" w:cs="Chu Van An"/>
          <w:b/>
          <w:color w:val="0000FF"/>
          <w:szCs w:val="24"/>
        </w:rPr>
        <w:t>D.</w:t>
      </w:r>
      <w:r w:rsidRPr="004A24A4">
        <w:rPr>
          <w:rFonts w:ascii="Chu Van An" w:hAnsi="Chu Van An" w:cs="Chu Van An"/>
          <w:b/>
          <w:color w:val="000000"/>
          <w:szCs w:val="24"/>
        </w:rPr>
        <w:t xml:space="preserve"> </w:t>
      </w:r>
      <w:r w:rsidRPr="004A24A4">
        <w:rPr>
          <w:rFonts w:ascii="Chu Van An" w:hAnsi="Chu Van An" w:cs="Chu Van An"/>
          <w:b/>
          <w:color w:val="000000"/>
          <w:position w:val="-16"/>
          <w:szCs w:val="24"/>
        </w:rPr>
        <w:object w:dxaOrig="1020" w:dyaOrig="440" w14:anchorId="2FC15358">
          <v:shape id="_x0000_i20856" type="#_x0000_t75" style="width:51pt;height:21.75pt" o:ole="">
            <v:imagedata r:id="rId238" o:title=""/>
          </v:shape>
          <o:OLEObject Type="Embed" ProgID="Equation.DSMT4" ShapeID="_x0000_i20856" DrawAspect="Content" ObjectID="_1686017306" r:id="rId239"/>
        </w:object>
      </w:r>
    </w:p>
    <w:p w14:paraId="240070AD" w14:textId="77777777" w:rsidR="008F22EB" w:rsidRPr="004A24A4" w:rsidRDefault="008F22EB" w:rsidP="00373D4D">
      <w:pPr>
        <w:tabs>
          <w:tab w:val="left" w:pos="720"/>
          <w:tab w:val="left" w:pos="3402"/>
          <w:tab w:val="left" w:pos="5669"/>
          <w:tab w:val="left" w:pos="7937"/>
        </w:tabs>
        <w:spacing w:line="240" w:lineRule="auto"/>
        <w:ind w:left="1264"/>
        <w:jc w:val="both"/>
        <w:rPr>
          <w:rFonts w:ascii="Chu Van An" w:hAnsi="Chu Van An" w:cs="Chu Van An"/>
          <w:color w:val="000000"/>
          <w:szCs w:val="24"/>
        </w:rPr>
      </w:pPr>
    </w:p>
    <w:p w14:paraId="3FEF702B" w14:textId="77777777" w:rsidR="008F22EB" w:rsidRPr="004A24A4" w:rsidRDefault="008F22EB" w:rsidP="00373D4D">
      <w:pPr>
        <w:spacing w:line="240" w:lineRule="auto"/>
        <w:ind w:left="1264"/>
        <w:jc w:val="center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Lời giải</w:t>
      </w:r>
    </w:p>
    <w:p w14:paraId="5FAEFADC" w14:textId="77777777" w:rsidR="008F22EB" w:rsidRPr="004A24A4" w:rsidRDefault="008F22EB" w:rsidP="00373D4D">
      <w:pPr>
        <w:tabs>
          <w:tab w:val="left" w:pos="4245"/>
          <w:tab w:val="left" w:pos="5372"/>
        </w:tabs>
        <w:spacing w:line="240" w:lineRule="auto"/>
        <w:ind w:left="1264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 xml:space="preserve">Chọn C.           </w:t>
      </w:r>
      <w:r w:rsidRPr="004A24A4">
        <w:rPr>
          <w:rFonts w:ascii="Chu Van An" w:hAnsi="Chu Van An" w:cs="Chu Van An"/>
          <w:b/>
          <w:szCs w:val="24"/>
        </w:rPr>
        <w:tab/>
      </w:r>
      <w:r w:rsidRPr="004A24A4">
        <w:rPr>
          <w:noProof/>
        </w:rPr>
        <w:drawing>
          <wp:inline distT="0" distB="0" distL="0" distR="0" wp14:anchorId="7B66D0B3" wp14:editId="32614B41">
            <wp:extent cx="1726387" cy="202405"/>
            <wp:effectExtent l="0" t="0" r="0" b="7620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1735589" cy="203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F52F6" w14:textId="2B407C22" w:rsidR="00EC5D1C" w:rsidRDefault="00EC5D1C" w:rsidP="00D04F9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26"/>
        <w:gridCol w:w="3005"/>
      </w:tblGrid>
      <w:tr w:rsidR="00921881" w14:paraId="0FABAC90" w14:textId="77777777" w:rsidTr="00373D4D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9030667" w14:textId="77777777" w:rsidR="00921881" w:rsidRPr="00785527" w:rsidRDefault="00921881" w:rsidP="006C3139">
            <w:pPr>
              <w:tabs>
                <w:tab w:val="left" w:pos="992"/>
              </w:tabs>
              <w:ind w:left="743" w:hanging="743"/>
              <w:mirrorIndents/>
              <w:rPr>
                <w:rFonts w:ascii="Chu Van An" w:hAnsi="Chu Van An" w:cs="Chu Van An"/>
                <w:szCs w:val="24"/>
                <w:lang w:val="fr-FR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1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  <w:lang w:val="fr-FR"/>
              </w:rPr>
              <w:t xml:space="preserve">Cho </w:t>
            </w:r>
            <w:r w:rsidRPr="00F575C9">
              <w:rPr>
                <w:position w:val="-14"/>
              </w:rPr>
              <w:object w:dxaOrig="1065" w:dyaOrig="405" w14:anchorId="2EFD9D65">
                <v:shape id="_x0000_i23144" type="#_x0000_t75" style="width:53.25pt;height:20.25pt" o:ole="">
                  <v:imagedata r:id="rId241" o:title=""/>
                </v:shape>
                <o:OLEObject Type="Embed" ProgID="Equation.DSMT4" ShapeID="_x0000_i23144" DrawAspect="Content" ObjectID="_1686017307" r:id="rId242"/>
              </w:object>
            </w:r>
            <w:r w:rsidRPr="00785527">
              <w:rPr>
                <w:rFonts w:ascii="Chu Van An" w:hAnsi="Chu Van An" w:cs="Chu Van An"/>
                <w:szCs w:val="24"/>
                <w:lang w:val="fr-FR"/>
              </w:rPr>
              <w:t xml:space="preserve">; </w:t>
            </w:r>
            <w:r w:rsidRPr="00F575C9">
              <w:rPr>
                <w:position w:val="-14"/>
              </w:rPr>
              <w:object w:dxaOrig="975" w:dyaOrig="405" w14:anchorId="528BF8DE">
                <v:shape id="_x0000_i23145" type="#_x0000_t75" style="width:48.75pt;height:20.25pt" o:ole="">
                  <v:imagedata r:id="rId243" o:title=""/>
                </v:shape>
                <o:OLEObject Type="Embed" ProgID="Equation.DSMT4" ShapeID="_x0000_i23145" DrawAspect="Content" ObjectID="_1686017308" r:id="rId244"/>
              </w:object>
            </w:r>
            <w:r w:rsidRPr="00785527">
              <w:rPr>
                <w:rFonts w:ascii="Chu Van An" w:hAnsi="Chu Van An" w:cs="Chu Van An"/>
                <w:szCs w:val="24"/>
                <w:lang w:val="fr-FR"/>
              </w:rPr>
              <w:t>. Tìm mệnh đề sai.</w:t>
            </w:r>
          </w:p>
          <w:p w14:paraId="34198CC3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  <w:lang w:val="fr-FR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275" w:dyaOrig="405" w14:anchorId="5ED739EF">
                <v:shape id="_x0000_i23146" type="#_x0000_t75" style="width:63.75pt;height:20.25pt" o:ole="">
                  <v:imagedata r:id="rId245" o:title=""/>
                </v:shape>
                <o:OLEObject Type="Embed" ProgID="Equation.DSMT4" ShapeID="_x0000_i23146" DrawAspect="Content" ObjectID="_1686017309" r:id="rId246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395" w:dyaOrig="405" w14:anchorId="01D66523">
                <v:shape id="_x0000_i23147" type="#_x0000_t75" style="width:69.75pt;height:20.25pt" o:ole="">
                  <v:imagedata r:id="rId247" o:title=""/>
                </v:shape>
                <o:OLEObject Type="Embed" ProgID="Equation.DSMT4" ShapeID="_x0000_i23147" DrawAspect="Content" ObjectID="_1686017310" r:id="rId248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339EB88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395" w:dyaOrig="405" w14:anchorId="18F2A4FE">
                <v:shape id="_x0000_i23148" type="#_x0000_t75" style="width:69.75pt;height:20.25pt" o:ole="">
                  <v:imagedata r:id="rId249" o:title=""/>
                </v:shape>
                <o:OLEObject Type="Embed" ProgID="Equation.DSMT4" ShapeID="_x0000_i23148" DrawAspect="Content" ObjectID="_1686017311" r:id="rId250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485" w:dyaOrig="405" w14:anchorId="2FB05D5F">
                <v:shape id="_x0000_i23149" type="#_x0000_t75" style="width:74.25pt;height:20.25pt" o:ole="">
                  <v:imagedata r:id="rId251" o:title=""/>
                </v:shape>
                <o:OLEObject Type="Embed" ProgID="Equation.DSMT4" ShapeID="_x0000_i23149" DrawAspect="Content" ObjectID="_1686017312" r:id="rId252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00DA050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00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CC0A15" w14:textId="77777777" w:rsidR="00921881" w:rsidRDefault="00921881" w:rsidP="006C3139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921881" w14:paraId="7C833F40" w14:textId="77777777" w:rsidTr="00373D4D">
        <w:trPr>
          <w:trHeight w:val="399"/>
        </w:trPr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07B720" w14:textId="77777777" w:rsidR="00921881" w:rsidRPr="00785527" w:rsidRDefault="00921881" w:rsidP="006C3139">
            <w:pPr>
              <w:tabs>
                <w:tab w:val="left" w:pos="992"/>
              </w:tabs>
              <w:ind w:left="743" w:hanging="743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2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</w:t>
            </w:r>
            <w:r w:rsidRPr="00F575C9">
              <w:rPr>
                <w:position w:val="-12"/>
              </w:rPr>
              <w:object w:dxaOrig="2574" w:dyaOrig="344" w14:anchorId="1BFADFBA">
                <v:shape id="_x0000_i23154" type="#_x0000_t75" style="width:129pt;height:17.25pt" o:ole="">
                  <v:imagedata r:id="rId253" o:title=""/>
                </v:shape>
                <o:OLEObject Type="Embed" ProgID="Equation.DSMT4" ShapeID="_x0000_i23154" DrawAspect="Content" ObjectID="_1686017313" r:id="rId254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. Khi đó, </w:t>
            </w:r>
            <w:r w:rsidRPr="00F575C9">
              <w:rPr>
                <w:position w:val="-6"/>
              </w:rPr>
              <w:object w:dxaOrig="892" w:dyaOrig="242" w14:anchorId="0265B0B9">
                <v:shape id="_x0000_i23155" type="#_x0000_t75" style="width:44.25pt;height:12pt" o:ole="">
                  <v:imagedata r:id="rId255" o:title=""/>
                </v:shape>
                <o:OLEObject Type="Embed" ProgID="Equation.DSMT4" ShapeID="_x0000_i23155" DrawAspect="Content" ObjectID="_1686017314" r:id="rId256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là:</w:t>
            </w:r>
          </w:p>
          <w:p w14:paraId="6B0923E9" w14:textId="77777777" w:rsidR="00921881" w:rsidRPr="00F575C9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743" w:hanging="743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510" w:dyaOrig="344" w14:anchorId="12396DFF">
                <v:shape id="_x0000_i23150" type="#_x0000_t75" style="width:25.5pt;height:17.25pt" o:ole="">
                  <v:imagedata r:id="rId257" o:title=""/>
                </v:shape>
                <o:OLEObject Type="Embed" ProgID="Equation.DSMT4" ShapeID="_x0000_i23150" DrawAspect="Content" ObjectID="_1686017315" r:id="rId258"/>
              </w:objec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522" w:dyaOrig="344" w14:anchorId="403D7960">
                <v:shape id="_x0000_i23151" type="#_x0000_t75" style="width:26.25pt;height:17.25pt" o:ole="">
                  <v:imagedata r:id="rId259" o:title=""/>
                </v:shape>
                <o:OLEObject Type="Embed" ProgID="Equation.DSMT4" ShapeID="_x0000_i23151" DrawAspect="Content" ObjectID="_1686017316" r:id="rId260"/>
              </w:objec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510" w:dyaOrig="344" w14:anchorId="11662907">
                <v:shape id="_x0000_i23152" type="#_x0000_t75" style="width:25.5pt;height:17.25pt" o:ole="">
                  <v:imagedata r:id="rId261" o:title=""/>
                </v:shape>
                <o:OLEObject Type="Embed" ProgID="Equation.DSMT4" ShapeID="_x0000_i23152" DrawAspect="Content" ObjectID="_1686017317" r:id="rId262"/>
              </w:objec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68" w:dyaOrig="229" w14:anchorId="17409A28">
                <v:shape id="_x0000_i23153" type="#_x0000_t75" style="width:13.5pt;height:11.25pt" o:ole="">
                  <v:imagedata r:id="rId263" o:title=""/>
                </v:shape>
                <o:OLEObject Type="Embed" ProgID="Equation.DSMT4" ShapeID="_x0000_i23153" DrawAspect="Content" ObjectID="_1686017318" r:id="rId264"/>
              </w:object>
            </w:r>
          </w:p>
          <w:p w14:paraId="58B380F4" w14:textId="77777777" w:rsidR="00921881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00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66EC46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7FAFC59C" w14:textId="77777777" w:rsidTr="00373D4D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1E63F9" w14:textId="77777777" w:rsidR="00921881" w:rsidRPr="00785527" w:rsidRDefault="00921881" w:rsidP="006C3139">
            <w:pPr>
              <w:tabs>
                <w:tab w:val="left" w:pos="992"/>
              </w:tabs>
              <w:ind w:left="743" w:hanging="743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3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tập </w:t>
            </w:r>
            <w:r w:rsidRPr="00F575C9">
              <w:rPr>
                <w:position w:val="-12"/>
              </w:rPr>
              <w:object w:dxaOrig="2090" w:dyaOrig="344" w14:anchorId="2466B53E">
                <v:shape id="_x0000_i23160" type="#_x0000_t75" style="width:104.25pt;height:17.25pt" o:ole="">
                  <v:imagedata r:id="rId265" o:title=""/>
                </v:shape>
                <o:OLEObject Type="Embed" ProgID="Equation.DSMT4" ShapeID="_x0000_i23160" DrawAspect="Content" ObjectID="_1686017319" r:id="rId266"/>
              </w:object>
            </w:r>
            <w:r w:rsidRPr="00785527">
              <w:rPr>
                <w:rFonts w:ascii="Chu Van An" w:hAnsi="Chu Van An" w:cs="Chu Van An"/>
                <w:szCs w:val="24"/>
              </w:rPr>
              <w:t>. Khẳng định nào sau đây đúng?</w:t>
            </w:r>
          </w:p>
          <w:p w14:paraId="72EE2CAF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1032" w:dyaOrig="344" w14:anchorId="1343D4A8">
                <v:shape id="_x0000_i23156" type="#_x0000_t75" style="width:51.75pt;height:17.25pt" o:ole="">
                  <v:imagedata r:id="rId267" o:title=""/>
                </v:shape>
                <o:OLEObject Type="Embed" ProgID="Equation.DSMT4" ShapeID="_x0000_i23156" DrawAspect="Content" ObjectID="_1686017320" r:id="rId268"/>
              </w:objec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1427" w:dyaOrig="344" w14:anchorId="2C41EF4C">
                <v:shape id="_x0000_i23157" type="#_x0000_t75" style="width:71.25pt;height:17.25pt" o:ole="">
                  <v:imagedata r:id="rId269" o:title=""/>
                </v:shape>
                <o:OLEObject Type="Embed" ProgID="Equation.DSMT4" ShapeID="_x0000_i23157" DrawAspect="Content" ObjectID="_1686017321" r:id="rId270"/>
              </w:object>
            </w:r>
          </w:p>
          <w:p w14:paraId="36351EA0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892" w:dyaOrig="344" w14:anchorId="78860E46">
                <v:shape id="_x0000_i23158" type="#_x0000_t75" style="width:44.25pt;height:17.25pt" o:ole="">
                  <v:imagedata r:id="rId271" o:title=""/>
                </v:shape>
                <o:OLEObject Type="Embed" ProgID="Equation.DSMT4" ShapeID="_x0000_i23158" DrawAspect="Content" ObjectID="_1686017322" r:id="rId272"/>
              </w:objec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1070" w:dyaOrig="344" w14:anchorId="49DE8133">
                <v:shape id="_x0000_i23159" type="#_x0000_t75" style="width:53.25pt;height:17.25pt" o:ole="">
                  <v:imagedata r:id="rId273" o:title=""/>
                </v:shape>
                <o:OLEObject Type="Embed" ProgID="Equation.DSMT4" ShapeID="_x0000_i23159" DrawAspect="Content" ObjectID="_1686017323" r:id="rId274"/>
              </w:object>
            </w:r>
          </w:p>
          <w:p w14:paraId="2EE4AD14" w14:textId="77777777" w:rsidR="00921881" w:rsidRDefault="00921881" w:rsidP="006C3139">
            <w:pPr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00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D0A0A6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640E78E4" w14:textId="77777777" w:rsidTr="00373D4D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53CF28D" w14:textId="77777777" w:rsidR="00921881" w:rsidRPr="00785527" w:rsidRDefault="00921881" w:rsidP="006C3139">
            <w:pPr>
              <w:tabs>
                <w:tab w:val="left" w:pos="992"/>
              </w:tabs>
              <w:ind w:left="743" w:hanging="743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4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</w:t>
            </w:r>
            <w:r w:rsidRPr="00F575C9">
              <w:rPr>
                <w:noProof/>
                <w:position w:val="-4"/>
              </w:rPr>
              <w:object w:dxaOrig="195" w:dyaOrig="255" w14:anchorId="780F5F69">
                <v:shape id="_x0000_i23165" type="#_x0000_t75" style="width:9.75pt;height:12.75pt;mso-width-percent:0;mso-height-percent:0;mso-width-percent:0;mso-height-percent:0" o:ole="">
                  <v:imagedata r:id="rId275" o:title=""/>
                </v:shape>
                <o:OLEObject Type="Embed" ProgID="Equation.DSMT4" ShapeID="_x0000_i23165" DrawAspect="Content" ObjectID="_1686017324" r:id="rId276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tập hợp </w:t>
            </w:r>
            <w:r w:rsidRPr="00F575C9">
              <w:rPr>
                <w:noProof/>
                <w:position w:val="-14"/>
              </w:rPr>
              <w:object w:dxaOrig="1125" w:dyaOrig="405" w14:anchorId="00CC2FD7">
                <v:shape id="_x0000_i23166" type="#_x0000_t75" style="width:56.25pt;height:20.25pt;mso-width-percent:0;mso-height-percent:0;mso-width-percent:0;mso-height-percent:0" o:ole="">
                  <v:imagedata r:id="rId277" o:title=""/>
                </v:shape>
                <o:OLEObject Type="Embed" ProgID="Equation.DSMT4" ShapeID="_x0000_i23166" DrawAspect="Content" ObjectID="_1686017325" r:id="rId278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và </w:t>
            </w:r>
            <w:r w:rsidRPr="00F575C9">
              <w:rPr>
                <w:noProof/>
                <w:position w:val="-14"/>
              </w:rPr>
              <w:object w:dxaOrig="1080" w:dyaOrig="405" w14:anchorId="345405C6">
                <v:shape id="_x0000_i23167" type="#_x0000_t75" style="width:54pt;height:20.25pt;mso-width-percent:0;mso-height-percent:0;mso-width-percent:0;mso-height-percent:0" o:ole="">
                  <v:imagedata r:id="rId279" o:title=""/>
                </v:shape>
                <o:OLEObject Type="Embed" ProgID="Equation.DSMT4" ShapeID="_x0000_i23167" DrawAspect="Content" ObjectID="_1686017326" r:id="rId280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. Khi đó, </w:t>
            </w:r>
            <w:r w:rsidRPr="00F575C9">
              <w:rPr>
                <w:noProof/>
                <w:position w:val="-6"/>
              </w:rPr>
              <w:object w:dxaOrig="780" w:dyaOrig="300" w14:anchorId="166E5F64">
                <v:shape id="_x0000_i23168" type="#_x0000_t75" style="width:39pt;height:15pt;mso-width-percent:0;mso-height-percent:0;mso-width-percent:0;mso-height-percent:0" o:ole="">
                  <v:imagedata r:id="rId281" o:title=""/>
                </v:shape>
                <o:OLEObject Type="Embed" ProgID="Equation.DSMT4" ShapeID="_x0000_i23168" DrawAspect="Content" ObjectID="_1686017327" r:id="rId282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5E31CEE2" w14:textId="77777777" w:rsidR="00921881" w:rsidRPr="00F575C9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743" w:hanging="743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noProof/>
                <w:color w:val="000000"/>
                <w:position w:val="-14"/>
                <w:sz w:val="24"/>
                <w:szCs w:val="24"/>
              </w:rPr>
              <w:object w:dxaOrig="660" w:dyaOrig="405" w14:anchorId="234E31DF">
                <v:shape id="_x0000_i23161" type="#_x0000_t75" style="width:33pt;height:20.25pt;mso-width-percent:0;mso-height-percent:0;mso-width-percent:0;mso-height-percent:0" o:ole="">
                  <v:imagedata r:id="rId283" o:title=""/>
                </v:shape>
                <o:OLEObject Type="Embed" ProgID="Equation.DSMT4" ShapeID="_x0000_i23161" DrawAspect="Content" ObjectID="_1686017328" r:id="rId284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noProof/>
                <w:color w:val="000000"/>
                <w:position w:val="-14"/>
                <w:sz w:val="24"/>
                <w:szCs w:val="24"/>
              </w:rPr>
              <w:object w:dxaOrig="615" w:dyaOrig="405" w14:anchorId="09DBEC21">
                <v:shape id="_x0000_i23162" type="#_x0000_t75" style="width:30.75pt;height:20.25pt;mso-width-percent:0;mso-height-percent:0;mso-width-percent:0;mso-height-percent:0" o:ole="">
                  <v:imagedata r:id="rId285" o:title=""/>
                </v:shape>
                <o:OLEObject Type="Embed" ProgID="Equation.DSMT4" ShapeID="_x0000_i23162" DrawAspect="Content" ObjectID="_1686017329" r:id="rId286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noProof/>
                <w:color w:val="000000"/>
                <w:position w:val="-14"/>
                <w:sz w:val="24"/>
                <w:szCs w:val="24"/>
              </w:rPr>
              <w:object w:dxaOrig="375" w:dyaOrig="405" w14:anchorId="54FE5AFB">
                <v:shape id="_x0000_i23163" type="#_x0000_t75" style="width:18.75pt;height:20.25pt;mso-width-percent:0;mso-height-percent:0;mso-width-percent:0;mso-height-percent:0" o:ole="">
                  <v:imagedata r:id="rId287" o:title=""/>
                </v:shape>
                <o:OLEObject Type="Embed" ProgID="Equation.DSMT4" ShapeID="_x0000_i23163" DrawAspect="Content" ObjectID="_1686017330" r:id="rId288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noProof/>
                <w:color w:val="000000"/>
                <w:position w:val="-14"/>
                <w:sz w:val="24"/>
                <w:szCs w:val="24"/>
              </w:rPr>
              <w:object w:dxaOrig="465" w:dyaOrig="405" w14:anchorId="3CF53F17">
                <v:shape id="_x0000_i23164" type="#_x0000_t75" style="width:23.25pt;height:20.25pt;mso-width-percent:0;mso-height-percent:0;mso-width-percent:0;mso-height-percent:0" o:ole="">
                  <v:imagedata r:id="rId289" o:title=""/>
                </v:shape>
                <o:OLEObject Type="Embed" ProgID="Equation.DSMT4" ShapeID="_x0000_i23164" DrawAspect="Content" ObjectID="_1686017331" r:id="rId290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7DA8EC4" w14:textId="77777777" w:rsidR="00921881" w:rsidRDefault="00921881" w:rsidP="006C3139">
            <w:pPr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00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6A3C6CD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0A0840C5" w14:textId="77777777" w:rsidTr="00373D4D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40BB8A" w14:textId="77777777" w:rsidR="00921881" w:rsidRPr="00785527" w:rsidRDefault="00921881" w:rsidP="006C3139">
            <w:pPr>
              <w:tabs>
                <w:tab w:val="left" w:pos="992"/>
              </w:tabs>
              <w:ind w:left="743" w:hanging="743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5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tập hợp </w:t>
            </w:r>
            <w:r w:rsidRPr="00F575C9">
              <w:rPr>
                <w:position w:val="-14"/>
              </w:rPr>
              <w:object w:dxaOrig="2280" w:dyaOrig="390" w14:anchorId="278226BB">
                <v:shape id="_x0000_i23173" type="#_x0000_t75" style="width:114pt;height:19.5pt" o:ole="">
                  <v:imagedata r:id="rId291" o:title=""/>
                </v:shape>
                <o:OLEObject Type="Embed" ProgID="Equation.DSMT4" ShapeID="_x0000_i23173" DrawAspect="Content" ObjectID="_1686017332" r:id="rId292"/>
              </w:object>
            </w:r>
            <w:r w:rsidRPr="00785527">
              <w:rPr>
                <w:rFonts w:ascii="Chu Van An" w:hAnsi="Chu Van An" w:cs="Chu Van An"/>
                <w:szCs w:val="24"/>
              </w:rPr>
              <w:t>. Khẳng định nào sau đây đúng?</w:t>
            </w:r>
          </w:p>
          <w:p w14:paraId="40676883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155" w:dyaOrig="390" w14:anchorId="47149173">
                <v:shape id="_x0000_i23169" type="#_x0000_t75" style="width:57.75pt;height:19.5pt" o:ole="">
                  <v:imagedata r:id="rId293" o:title=""/>
                </v:shape>
                <o:OLEObject Type="Embed" ProgID="Equation.DSMT4" ShapeID="_x0000_i23169" DrawAspect="Content" ObjectID="_1686017333" r:id="rId294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320" w:dyaOrig="390" w14:anchorId="7B1CC77C">
                <v:shape id="_x0000_i23170" type="#_x0000_t75" style="width:66pt;height:19.5pt" o:ole="">
                  <v:imagedata r:id="rId295" o:title=""/>
                </v:shape>
                <o:OLEObject Type="Embed" ProgID="Equation.DSMT4" ShapeID="_x0000_i23170" DrawAspect="Content" ObjectID="_1686017334" r:id="rId296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A213916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410" w:dyaOrig="390" w14:anchorId="1A1DD0AB">
                <v:shape id="_x0000_i23171" type="#_x0000_t75" style="width:70.5pt;height:19.5pt" o:ole="">
                  <v:imagedata r:id="rId297" o:title=""/>
                </v:shape>
                <o:OLEObject Type="Embed" ProgID="Equation.DSMT4" ShapeID="_x0000_i23171" DrawAspect="Content" ObjectID="_1686017335" r:id="rId298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200" w:dyaOrig="390" w14:anchorId="04DAE3E7">
                <v:shape id="_x0000_i23172" type="#_x0000_t75" style="width:60pt;height:19.5pt" o:ole="">
                  <v:imagedata r:id="rId299" o:title=""/>
                </v:shape>
                <o:OLEObject Type="Embed" ProgID="Equation.DSMT4" ShapeID="_x0000_i23172" DrawAspect="Content" ObjectID="_1686017336" r:id="rId300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97F67B" w14:textId="77777777" w:rsidR="00921881" w:rsidRDefault="00921881" w:rsidP="006C3139">
            <w:pPr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00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BD79F55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0069C1AD" w14:textId="77777777" w:rsidTr="00373D4D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A98494" w14:textId="77777777" w:rsidR="00921881" w:rsidRPr="00785527" w:rsidRDefault="00921881" w:rsidP="006C3139">
            <w:pPr>
              <w:tabs>
                <w:tab w:val="left" w:pos="992"/>
              </w:tabs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lastRenderedPageBreak/>
              <w:t>Câu 6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  <w:lang w:val="vi-VN"/>
              </w:rPr>
              <w:t xml:space="preserve">Cho hai tập hợp </w:t>
            </w:r>
            <w:r w:rsidRPr="00F575C9">
              <w:rPr>
                <w:position w:val="-14"/>
              </w:rPr>
              <w:object w:dxaOrig="1095" w:dyaOrig="405" w14:anchorId="5C65B5BC">
                <v:shape id="_x0000_i23178" type="#_x0000_t75" style="width:54.75pt;height:20.25pt" o:ole="">
                  <v:imagedata r:id="rId301" o:title=""/>
                </v:shape>
                <o:OLEObject Type="Embed" ProgID="Equation.DSMT4" ShapeID="_x0000_i23178" DrawAspect="Content" ObjectID="_1686017337" r:id="rId302"/>
              </w:object>
            </w:r>
            <w:r w:rsidRPr="00785527">
              <w:rPr>
                <w:rFonts w:ascii="Chu Van An" w:hAnsi="Chu Van An" w:cs="Chu Van An"/>
                <w:szCs w:val="24"/>
                <w:lang w:val="vi-VN"/>
              </w:rPr>
              <w:t xml:space="preserve">, </w:t>
            </w:r>
            <w:r w:rsidRPr="00F575C9">
              <w:rPr>
                <w:position w:val="-14"/>
              </w:rPr>
              <w:object w:dxaOrig="1095" w:dyaOrig="405" w14:anchorId="44F9DC91">
                <v:shape id="_x0000_i23179" type="#_x0000_t75" style="width:54.75pt;height:20.25pt" o:ole="">
                  <v:imagedata r:id="rId303" o:title=""/>
                </v:shape>
                <o:OLEObject Type="Embed" ProgID="Equation.DSMT4" ShapeID="_x0000_i23179" DrawAspect="Content" ObjectID="_1686017338" r:id="rId304"/>
              </w:object>
            </w:r>
            <w:r w:rsidRPr="00785527">
              <w:rPr>
                <w:rFonts w:ascii="Chu Van An" w:hAnsi="Chu Van An" w:cs="Chu Van An"/>
                <w:szCs w:val="24"/>
                <w:lang w:val="vi-VN"/>
              </w:rPr>
              <w:t>. Khẳng định nào đúng?</w:t>
            </w:r>
          </w:p>
          <w:p w14:paraId="775018C0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665" w:dyaOrig="405" w14:anchorId="408F7666">
                <v:shape id="_x0000_i23174" type="#_x0000_t75" style="width:83.25pt;height:20.25pt" o:ole="">
                  <v:imagedata r:id="rId305" o:title=""/>
                </v:shape>
                <o:OLEObject Type="Embed" ProgID="Equation.DSMT4" ShapeID="_x0000_i23174" DrawAspect="Content" ObjectID="_1686017339" r:id="rId306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560" w:dyaOrig="405" w14:anchorId="5ABE0B15">
                <v:shape id="_x0000_i23175" type="#_x0000_t75" style="width:78pt;height:20.25pt" o:ole="">
                  <v:imagedata r:id="rId307" o:title=""/>
                </v:shape>
                <o:OLEObject Type="Embed" ProgID="Equation.DSMT4" ShapeID="_x0000_i23175" DrawAspect="Content" ObjectID="_1686017340" r:id="rId308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D268AC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560" w:dyaOrig="405" w14:anchorId="47BC1146">
                <v:shape id="_x0000_i23176" type="#_x0000_t75" style="width:78pt;height:20.25pt" o:ole="">
                  <v:imagedata r:id="rId309" o:title=""/>
                </v:shape>
                <o:OLEObject Type="Embed" ProgID="Equation.DSMT4" ShapeID="_x0000_i23176" DrawAspect="Content" ObjectID="_1686017341" r:id="rId310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515" w:dyaOrig="405" w14:anchorId="14EF92CF">
                <v:shape id="_x0000_i23177" type="#_x0000_t75" style="width:75.75pt;height:20.25pt" o:ole="">
                  <v:imagedata r:id="rId311" o:title=""/>
                </v:shape>
                <o:OLEObject Type="Embed" ProgID="Equation.DSMT4" ShapeID="_x0000_i23177" DrawAspect="Content" ObjectID="_1686017342" r:id="rId312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06701D" w14:textId="77777777" w:rsidR="00921881" w:rsidRDefault="00921881" w:rsidP="006C3139">
            <w:pPr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00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F07FC60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0F393ABC" w14:textId="77777777" w:rsidTr="00373D4D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37B24E" w14:textId="77777777" w:rsidR="00921881" w:rsidRPr="00785527" w:rsidRDefault="00921881" w:rsidP="006C3139">
            <w:pPr>
              <w:tabs>
                <w:tab w:val="left" w:pos="992"/>
              </w:tabs>
              <w:ind w:left="743" w:hanging="743"/>
              <w:mirrorIndents/>
              <w:rPr>
                <w:rFonts w:ascii="Chu Van An" w:hAnsi="Chu Van An" w:cs="Chu Van An"/>
                <w:szCs w:val="24"/>
                <w:lang w:val="pt-BR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>Câu 7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: </w:t>
            </w:r>
            <w:r w:rsidRPr="00785527">
              <w:rPr>
                <w:rStyle w:val="fontstyle21"/>
                <w:rFonts w:ascii="Chu Van An" w:hAnsi="Chu Van An" w:cs="Chu Van An"/>
                <w:lang w:val="fr-FR"/>
              </w:rPr>
              <w:t xml:space="preserve">Cho hai tập hợp </w:t>
            </w:r>
            <w:r w:rsidRPr="00F575C9">
              <w:rPr>
                <w:position w:val="-14"/>
              </w:rPr>
              <w:object w:dxaOrig="1080" w:dyaOrig="405" w14:anchorId="45DFC3A6">
                <v:shape id="_x0000_i23184" type="#_x0000_t75" style="width:54pt;height:20.25pt" o:ole="">
                  <v:imagedata r:id="rId313" o:title=""/>
                </v:shape>
                <o:OLEObject Type="Embed" ProgID="Equation.DSMT4" ShapeID="_x0000_i23184" DrawAspect="Content" ObjectID="_1686017343" r:id="rId314"/>
              </w:object>
            </w:r>
            <w:r w:rsidRPr="00785527">
              <w:rPr>
                <w:rFonts w:ascii="Chu Van An" w:hAnsi="Chu Van An" w:cs="Chu Van An"/>
                <w:szCs w:val="24"/>
                <w:lang w:val="pt-BR"/>
              </w:rPr>
              <w:t xml:space="preserve"> và </w:t>
            </w:r>
            <w:r w:rsidRPr="00F575C9">
              <w:rPr>
                <w:position w:val="-14"/>
              </w:rPr>
              <w:object w:dxaOrig="1125" w:dyaOrig="405" w14:anchorId="346196D7">
                <v:shape id="_x0000_i23185" type="#_x0000_t75" style="width:56.25pt;height:20.25pt" o:ole="">
                  <v:imagedata r:id="rId315" o:title=""/>
                </v:shape>
                <o:OLEObject Type="Embed" ProgID="Equation.DSMT4" ShapeID="_x0000_i23185" DrawAspect="Content" ObjectID="_1686017344" r:id="rId316"/>
              </w:object>
            </w:r>
            <w:r w:rsidRPr="00785527">
              <w:rPr>
                <w:rFonts w:ascii="Chu Van An" w:hAnsi="Chu Van An" w:cs="Chu Van An"/>
                <w:szCs w:val="24"/>
                <w:lang w:val="pt-BR"/>
              </w:rPr>
              <w:t xml:space="preserve">. Tìm </w:t>
            </w:r>
            <w:r w:rsidRPr="00F575C9">
              <w:rPr>
                <w:position w:val="-4"/>
              </w:rPr>
              <w:object w:dxaOrig="660" w:dyaOrig="255" w14:anchorId="1EE48049">
                <v:shape id="_x0000_i23186" type="#_x0000_t75" style="width:33pt;height:12.75pt" o:ole="">
                  <v:imagedata r:id="rId317" o:title=""/>
                </v:shape>
                <o:OLEObject Type="Embed" ProgID="Equation.DSMT4" ShapeID="_x0000_i23186" DrawAspect="Content" ObjectID="_1686017345" r:id="rId318"/>
              </w:object>
            </w:r>
            <w:r w:rsidRPr="00785527">
              <w:rPr>
                <w:rFonts w:ascii="Chu Van An" w:hAnsi="Chu Van An" w:cs="Chu Van An"/>
                <w:szCs w:val="24"/>
                <w:lang w:val="pt-BR"/>
              </w:rPr>
              <w:t>.</w:t>
            </w:r>
          </w:p>
          <w:p w14:paraId="17C05DD7" w14:textId="77777777" w:rsidR="00921881" w:rsidRPr="00F575C9" w:rsidRDefault="00921881" w:rsidP="006C3139">
            <w:pPr>
              <w:pStyle w:val="ListParagraph"/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szCs w:val="24"/>
                <w:lang w:val="pt-BR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Ⓐ.</w:t>
            </w:r>
            <w:r w:rsidRPr="00F575C9">
              <w:rPr>
                <w:rFonts w:ascii="Chu Van An" w:hAnsi="Chu Van An" w:cs="Chu Van An"/>
                <w:szCs w:val="24"/>
                <w:lang w:val="pt-BR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F575C9">
              <w:rPr>
                <w:rFonts w:ascii="Chu Van An" w:eastAsia="Arial" w:hAnsi="Chu Van An" w:cs="Chu Van An"/>
                <w:position w:val="-14"/>
                <w:sz w:val="24"/>
                <w:szCs w:val="24"/>
                <w:lang w:val="vi-VN"/>
              </w:rPr>
              <w:object w:dxaOrig="1695" w:dyaOrig="405" w14:anchorId="3F1A439E">
                <v:shape id="_x0000_i23180" type="#_x0000_t75" style="width:84.75pt;height:20.25pt" o:ole="">
                  <v:imagedata r:id="rId319" o:title=""/>
                </v:shape>
                <o:OLEObject Type="Embed" ProgID="Equation.DSMT4" ShapeID="_x0000_i23180" DrawAspect="Content" ObjectID="_1686017346" r:id="rId320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F575C9">
              <w:rPr>
                <w:rFonts w:ascii="Chu Van An" w:hAnsi="Chu Van An" w:cs="Chu Van An"/>
                <w:szCs w:val="24"/>
                <w:lang w:val="pt-BR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Ⓑ.</w:t>
            </w:r>
            <w:r w:rsidRPr="00F575C9">
              <w:rPr>
                <w:rFonts w:ascii="Chu Van An" w:hAnsi="Chu Van An" w:cs="Chu Van An"/>
                <w:szCs w:val="24"/>
                <w:lang w:val="pt-BR"/>
              </w:rPr>
              <w:t xml:space="preserve">  </w:t>
            </w:r>
            <w:r w:rsidRPr="00F575C9">
              <w:rPr>
                <w:rFonts w:ascii="Chu Van An" w:eastAsia="Arial" w:hAnsi="Chu Van An" w:cs="Chu Van An"/>
                <w:position w:val="-14"/>
                <w:sz w:val="24"/>
                <w:szCs w:val="24"/>
                <w:lang w:val="vi-VN"/>
              </w:rPr>
              <w:object w:dxaOrig="1305" w:dyaOrig="405" w14:anchorId="6DA0C8BB">
                <v:shape id="_x0000_i23181" type="#_x0000_t75" style="width:65.25pt;height:20.25pt" o:ole="">
                  <v:imagedata r:id="rId321" o:title=""/>
                </v:shape>
                <o:OLEObject Type="Embed" ProgID="Equation.DSMT4" ShapeID="_x0000_i23181" DrawAspect="Content" ObjectID="_1686017347" r:id="rId322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49DCBA93" w14:textId="77777777" w:rsidR="00921881" w:rsidRPr="00F575C9" w:rsidRDefault="00921881" w:rsidP="006C3139">
            <w:pPr>
              <w:pStyle w:val="ListParagraph"/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 w:rsidRPr="00F575C9">
              <w:rPr>
                <w:rFonts w:ascii="Chu Van An" w:hAnsi="Chu Van An" w:cs="Chu Van An"/>
                <w:szCs w:val="24"/>
                <w:lang w:val="pt-BR"/>
              </w:rPr>
              <w:t xml:space="preserve">  </w:t>
            </w:r>
            <w:r w:rsidRPr="00F575C9">
              <w:rPr>
                <w:rFonts w:ascii="Chu Van An" w:eastAsia="Arial" w:hAnsi="Chu Van An" w:cs="Chu Van An"/>
                <w:position w:val="-14"/>
                <w:sz w:val="24"/>
                <w:szCs w:val="24"/>
                <w:lang w:val="vi-VN"/>
              </w:rPr>
              <w:object w:dxaOrig="1305" w:dyaOrig="405" w14:anchorId="4C41A0F3">
                <v:shape id="_x0000_i23182" type="#_x0000_t75" style="width:65.25pt;height:20.25pt" o:ole="">
                  <v:imagedata r:id="rId323" o:title=""/>
                </v:shape>
                <o:OLEObject Type="Embed" ProgID="Equation.DSMT4" ShapeID="_x0000_i23182" DrawAspect="Content" ObjectID="_1686017348" r:id="rId324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F575C9">
              <w:rPr>
                <w:rFonts w:ascii="Chu Van An" w:hAnsi="Chu Van An" w:cs="Chu Van An"/>
                <w:szCs w:val="24"/>
                <w:lang w:val="pt-BR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 w:rsidRPr="00F575C9">
              <w:rPr>
                <w:rFonts w:ascii="Chu Van An" w:hAnsi="Chu Van An" w:cs="Chu Van An"/>
                <w:szCs w:val="24"/>
                <w:lang w:val="pt-BR"/>
              </w:rPr>
              <w:t xml:space="preserve">  </w:t>
            </w:r>
            <w:r w:rsidRPr="00F575C9">
              <w:rPr>
                <w:rFonts w:ascii="Chu Van An" w:eastAsia="Arial" w:hAnsi="Chu Van An" w:cs="Chu Van An"/>
                <w:position w:val="-14"/>
                <w:sz w:val="24"/>
                <w:szCs w:val="24"/>
                <w:lang w:val="vi-VN"/>
              </w:rPr>
              <w:object w:dxaOrig="1335" w:dyaOrig="405" w14:anchorId="0CC85D3A">
                <v:shape id="_x0000_i23183" type="#_x0000_t75" style="width:66.75pt;height:20.25pt" o:ole="">
                  <v:imagedata r:id="rId325" o:title=""/>
                </v:shape>
                <o:OLEObject Type="Embed" ProgID="Equation.DSMT4" ShapeID="_x0000_i23183" DrawAspect="Content" ObjectID="_1686017349" r:id="rId326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33EE7F75" w14:textId="77777777" w:rsidR="00921881" w:rsidRDefault="00921881" w:rsidP="006C3139">
            <w:pPr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00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F9C6E1D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5DF1DF76" w14:textId="77777777" w:rsidTr="00373D4D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8EFCDD" w14:textId="77777777" w:rsidR="00921881" w:rsidRPr="00785527" w:rsidRDefault="00921881" w:rsidP="006C3139">
            <w:pPr>
              <w:tabs>
                <w:tab w:val="left" w:pos="992"/>
              </w:tabs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8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các tập hợp </w:t>
            </w:r>
            <w:r w:rsidRPr="00F575C9">
              <w:rPr>
                <w:position w:val="-14"/>
              </w:rPr>
              <w:object w:dxaOrig="1245" w:dyaOrig="405" w14:anchorId="7DAD3077">
                <v:shape id="_x0000_i23191" type="#_x0000_t75" style="width:62.65pt;height:20.55pt" o:ole="">
                  <v:imagedata r:id="rId327" o:title=""/>
                </v:shape>
                <o:OLEObject Type="Embed" ProgID="Equation.DSMT4" ShapeID="_x0000_i23191" DrawAspect="Content" ObjectID="_1686017350" r:id="rId328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và </w:t>
            </w:r>
            <w:r w:rsidRPr="00F575C9">
              <w:rPr>
                <w:position w:val="-14"/>
              </w:rPr>
              <w:object w:dxaOrig="1140" w:dyaOrig="405" w14:anchorId="7829407C">
                <v:shape id="_x0000_i23192" type="#_x0000_t75" style="width:57.05pt;height:20.55pt" o:ole="">
                  <v:imagedata r:id="rId329" o:title=""/>
                </v:shape>
                <o:OLEObject Type="Embed" ProgID="Equation.DSMT4" ShapeID="_x0000_i23192" DrawAspect="Content" ObjectID="_1686017351" r:id="rId330"/>
              </w:object>
            </w:r>
            <w:r w:rsidRPr="00785527">
              <w:rPr>
                <w:rFonts w:ascii="Chu Van An" w:hAnsi="Chu Van An" w:cs="Chu Van An"/>
                <w:szCs w:val="24"/>
              </w:rPr>
              <w:t>. Mệnh đề nào dưới đây đúng?</w:t>
            </w:r>
          </w:p>
          <w:p w14:paraId="05877777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635" w:dyaOrig="390" w14:anchorId="619BCD9B">
                <v:shape id="_x0000_i23187" type="#_x0000_t75" style="width:81.35pt;height:19.65pt" o:ole="">
                  <v:imagedata r:id="rId331" o:title=""/>
                </v:shape>
                <o:OLEObject Type="Embed" ProgID="Equation.DSMT4" ShapeID="_x0000_i23187" DrawAspect="Content" ObjectID="_1686017352" r:id="rId332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560" w:dyaOrig="390" w14:anchorId="312B9730">
                <v:shape id="_x0000_i23188" type="#_x0000_t75" style="width:77.6pt;height:19.65pt" o:ole="">
                  <v:imagedata r:id="rId333" o:title=""/>
                </v:shape>
                <o:OLEObject Type="Embed" ProgID="Equation.DSMT4" ShapeID="_x0000_i23188" DrawAspect="Content" ObjectID="_1686017353" r:id="rId334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8FEC727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605" w:dyaOrig="390" w14:anchorId="7053EB25">
                <v:shape id="_x0000_i23189" type="#_x0000_t75" style="width:80.4pt;height:19.65pt" o:ole="">
                  <v:imagedata r:id="rId335" o:title=""/>
                </v:shape>
                <o:OLEObject Type="Embed" ProgID="Equation.DSMT4" ShapeID="_x0000_i23189" DrawAspect="Content" ObjectID="_1686017354" r:id="rId336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560" w:dyaOrig="390" w14:anchorId="5E70DB0F">
                <v:shape id="_x0000_i23190" type="#_x0000_t75" style="width:77.6pt;height:19.65pt" o:ole="">
                  <v:imagedata r:id="rId337" o:title=""/>
                </v:shape>
                <o:OLEObject Type="Embed" ProgID="Equation.DSMT4" ShapeID="_x0000_i23190" DrawAspect="Content" ObjectID="_1686017355" r:id="rId338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12B027B" w14:textId="77777777" w:rsidR="00921881" w:rsidRDefault="00921881" w:rsidP="006C3139">
            <w:pPr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00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0ADDF6" w14:textId="77777777" w:rsidR="00921881" w:rsidRDefault="00921881" w:rsidP="006C313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35BD1A00" w14:textId="77777777" w:rsidTr="00373D4D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169B71" w14:textId="77777777" w:rsidR="00921881" w:rsidRPr="00785527" w:rsidRDefault="00921881" w:rsidP="006C3139">
            <w:pPr>
              <w:tabs>
                <w:tab w:val="left" w:pos="992"/>
              </w:tabs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9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hai tập hợp </w:t>
            </w:r>
            <w:r w:rsidRPr="00F575C9">
              <w:rPr>
                <w:position w:val="-14"/>
              </w:rPr>
              <w:object w:dxaOrig="2610" w:dyaOrig="405" w14:anchorId="2A90A897">
                <v:shape id="_x0000_i23197" type="#_x0000_t75" style="width:130.9pt;height:20.55pt" o:ole="">
                  <v:imagedata r:id="rId339" o:title=""/>
                </v:shape>
                <o:OLEObject Type="Embed" ProgID="Equation.DSMT4" ShapeID="_x0000_i23197" DrawAspect="Content" ObjectID="_1686017356" r:id="rId340"/>
              </w:object>
            </w:r>
            <w:r w:rsidRPr="00785527">
              <w:rPr>
                <w:rFonts w:ascii="Chu Van An" w:hAnsi="Chu Van An" w:cs="Chu Van An"/>
                <w:szCs w:val="24"/>
              </w:rPr>
              <w:t>. Chọn mệnh đề đúng?</w:t>
            </w:r>
          </w:p>
          <w:p w14:paraId="35561545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650" w:dyaOrig="405" w14:anchorId="0AA0700A">
                <v:shape id="_x0000_i23193" type="#_x0000_t75" style="width:82.3pt;height:20.55pt" o:ole="">
                  <v:imagedata r:id="rId341" o:title=""/>
                </v:shape>
                <o:OLEObject Type="Embed" ProgID="Equation.DSMT4" ShapeID="_x0000_i23193" DrawAspect="Content" ObjectID="_1686017357" r:id="rId342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890" w:dyaOrig="405" w14:anchorId="47F6F88A">
                <v:shape id="_x0000_i23194" type="#_x0000_t75" style="width:94.45pt;height:20.55pt" o:ole="">
                  <v:imagedata r:id="rId343" o:title=""/>
                </v:shape>
                <o:OLEObject Type="Embed" ProgID="Equation.DSMT4" ShapeID="_x0000_i23194" DrawAspect="Content" ObjectID="_1686017358" r:id="rId344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27ABC07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object w:dxaOrig="1455" w:dyaOrig="405" w14:anchorId="68A995DB">
                <v:shape id="_x0000_i23195" type="#_x0000_t75" style="width:72.95pt;height:20.55pt" o:ole="">
                  <v:imagedata r:id="rId345" o:title=""/>
                </v:shape>
                <o:OLEObject Type="Embed" ProgID="Equation.DSMT4" ShapeID="_x0000_i23195" DrawAspect="Content" ObjectID="_1686017359" r:id="rId346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785" w:dyaOrig="405" w14:anchorId="4CE6D696">
                <v:shape id="_x0000_i23196" type="#_x0000_t75" style="width:88.85pt;height:20.55pt" o:ole="">
                  <v:imagedata r:id="rId347" o:title=""/>
                </v:shape>
                <o:OLEObject Type="Embed" ProgID="Equation.DSMT4" ShapeID="_x0000_i23196" DrawAspect="Content" ObjectID="_1686017360" r:id="rId348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98C28B7" w14:textId="77777777" w:rsidR="00921881" w:rsidRDefault="00921881" w:rsidP="006C3139">
            <w:pPr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00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02DBF6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401023C2" w14:textId="77777777" w:rsidTr="00373D4D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9B3D3B" w14:textId="77777777" w:rsidR="00921881" w:rsidRPr="00785527" w:rsidRDefault="00921881" w:rsidP="006C3139">
            <w:pPr>
              <w:tabs>
                <w:tab w:val="left" w:pos="992"/>
              </w:tabs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10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hai tập hợp </w:t>
            </w:r>
            <w:r w:rsidRPr="00F575C9">
              <w:rPr>
                <w:position w:val="-14"/>
              </w:rPr>
              <w:object w:dxaOrig="1140" w:dyaOrig="390" w14:anchorId="4EC32523">
                <v:shape id="_x0000_i23202" type="#_x0000_t75" style="width:57.05pt;height:19.65pt" o:ole="">
                  <v:imagedata r:id="rId349" o:title=""/>
                </v:shape>
                <o:OLEObject Type="Embed" ProgID="Equation.DSMT4" ShapeID="_x0000_i23202" DrawAspect="Content" ObjectID="_1686017361" r:id="rId350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, </w:t>
            </w:r>
            <w:r w:rsidRPr="00F575C9">
              <w:rPr>
                <w:position w:val="-14"/>
              </w:rPr>
              <w:object w:dxaOrig="1110" w:dyaOrig="390" w14:anchorId="2F749817">
                <v:shape id="_x0000_i23203" type="#_x0000_t75" style="width:55.15pt;height:19.65pt" o:ole="">
                  <v:imagedata r:id="rId351" o:title=""/>
                </v:shape>
                <o:OLEObject Type="Embed" ProgID="Equation.DSMT4" ShapeID="_x0000_i23203" DrawAspect="Content" ObjectID="_1686017362" r:id="rId352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. Tìm </w:t>
            </w:r>
            <w:r w:rsidRPr="00F575C9">
              <w:rPr>
                <w:position w:val="-6"/>
              </w:rPr>
              <w:object w:dxaOrig="585" w:dyaOrig="270" w14:anchorId="26FB852C">
                <v:shape id="_x0000_i23204" type="#_x0000_t75" style="width:29pt;height:13.1pt" o:ole="">
                  <v:imagedata r:id="rId353" o:title=""/>
                </v:shape>
                <o:OLEObject Type="Embed" ProgID="Equation.DSMT4" ShapeID="_x0000_i23204" DrawAspect="Content" ObjectID="_1686017363" r:id="rId354"/>
              </w:object>
            </w:r>
            <w:r w:rsidRPr="00785527">
              <w:rPr>
                <w:rFonts w:ascii="Chu Van An" w:hAnsi="Chu Van An" w:cs="Chu Van An"/>
                <w:szCs w:val="24"/>
              </w:rPr>
              <w:t>.</w:t>
            </w:r>
          </w:p>
          <w:p w14:paraId="0888C200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430" w:dyaOrig="375" w14:anchorId="1A30A228">
                <v:shape id="_x0000_i23198" type="#_x0000_t75" style="width:121.55pt;height:18.7pt" o:ole="">
                  <v:imagedata r:id="rId355" o:title=""/>
                </v:shape>
                <o:OLEObject Type="Embed" ProgID="Equation.DSMT4" ShapeID="_x0000_i23198" DrawAspect="Content" ObjectID="_1686017364" r:id="rId356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695" w:dyaOrig="375" w14:anchorId="56C9A2B6">
                <v:shape id="_x0000_i23199" type="#_x0000_t75" style="width:85.1pt;height:18.7pt" o:ole="">
                  <v:imagedata r:id="rId357" o:title=""/>
                </v:shape>
                <o:OLEObject Type="Embed" ProgID="Equation.DSMT4" ShapeID="_x0000_i23199" DrawAspect="Content" ObjectID="_1686017365" r:id="rId358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1872B02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1410" w:dyaOrig="345" w14:anchorId="1073F337">
                <v:shape id="_x0000_i23200" type="#_x0000_t75" style="width:70.15pt;height:16.85pt" o:ole="">
                  <v:imagedata r:id="rId359" o:title=""/>
                </v:shape>
                <o:OLEObject Type="Embed" ProgID="Equation.DSMT4" ShapeID="_x0000_i23200" DrawAspect="Content" ObjectID="_1686017366" r:id="rId360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290" w:dyaOrig="375" w14:anchorId="4B464951">
                <v:shape id="_x0000_i23201" type="#_x0000_t75" style="width:64.5pt;height:18.7pt" o:ole="">
                  <v:imagedata r:id="rId361" o:title=""/>
                </v:shape>
                <o:OLEObject Type="Embed" ProgID="Equation.DSMT4" ShapeID="_x0000_i23201" DrawAspect="Content" ObjectID="_1686017367" r:id="rId362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9899743" w14:textId="77777777" w:rsidR="00921881" w:rsidRDefault="00921881" w:rsidP="006C3139">
            <w:pPr>
              <w:pStyle w:val="ListParagraph"/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00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7CAD45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5D61ED7C" w14:textId="77777777" w:rsidTr="00373D4D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6388E56" w14:textId="77777777" w:rsidR="00921881" w:rsidRPr="00785527" w:rsidRDefault="00921881" w:rsidP="006C3139">
            <w:pPr>
              <w:tabs>
                <w:tab w:val="left" w:pos="992"/>
              </w:tabs>
              <w:ind w:left="743" w:hanging="743"/>
              <w:mirrorIndents/>
              <w:rPr>
                <w:rFonts w:ascii="Chu Van An" w:eastAsia="Times New Roman" w:hAnsi="Chu Van An" w:cs="Chu Van An"/>
                <w:szCs w:val="24"/>
              </w:rPr>
            </w:pPr>
            <w:r w:rsidRPr="0078552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11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eastAsia="Times New Roman" w:hAnsi="Chu Van An" w:cs="Chu Van An"/>
                <w:color w:val="000000"/>
                <w:szCs w:val="24"/>
              </w:rPr>
              <w:t xml:space="preserve">Cho tập hợp </w:t>
            </w:r>
            <w:r w:rsidRPr="00F575C9">
              <w:rPr>
                <w:position w:val="-14"/>
              </w:rPr>
              <w:object w:dxaOrig="2385" w:dyaOrig="405" w14:anchorId="62777513">
                <v:shape id="_x0000_i23205" type="#_x0000_t75" style="width:119.7pt;height:20.55pt" o:ole="">
                  <v:imagedata r:id="rId363" o:title=""/>
                </v:shape>
                <o:OLEObject Type="Embed" ProgID="Equation.DSMT4" ShapeID="_x0000_i23205" DrawAspect="Content" ObjectID="_1686017368" r:id="rId364"/>
              </w:object>
            </w:r>
            <w:r w:rsidRPr="00785527">
              <w:rPr>
                <w:rFonts w:ascii="Chu Van An" w:eastAsia="Times New Roman" w:hAnsi="Chu Van An" w:cs="Chu Van An"/>
                <w:color w:val="000000"/>
                <w:szCs w:val="24"/>
              </w:rPr>
              <w:t>. Khẳng định nào sao đây là đúng?</w:t>
            </w:r>
          </w:p>
          <w:p w14:paraId="02B95050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contextualSpacing/>
              <w:mirrorIndents/>
              <w:rPr>
                <w:rFonts w:ascii="Chu Van An" w:eastAsia="Times New Roman" w:hAnsi="Chu Van An" w:cs="Chu Van An"/>
                <w:szCs w:val="24"/>
              </w:rPr>
            </w:pPr>
            <w:bookmarkStart w:id="42" w:name="c11a"/>
            <w:r w:rsidRPr="00F575C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eastAsia="Times New Roman" w:hAnsi="Chu Van An" w:cs="Chu Van An"/>
                <w:szCs w:val="24"/>
              </w:rPr>
              <w:t xml:space="preserve"> </w:t>
            </w:r>
            <w:r w:rsidRPr="00F575C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215" w:dyaOrig="405" w14:anchorId="1BD35324">
                <v:shape id="_x0000_i23206" type="#_x0000_t75" style="width:60.8pt;height:20.55pt" o:ole="">
                  <v:imagedata r:id="rId365" o:title=""/>
                </v:shape>
                <o:OLEObject Type="Embed" ProgID="Equation.DSMT4" ShapeID="_x0000_i23206" DrawAspect="Content" ObjectID="_1686017369" r:id="rId366"/>
              </w:object>
            </w:r>
            <w:r w:rsidRPr="00F575C9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bookmarkStart w:id="43" w:name="c11b"/>
            <w:bookmarkEnd w:id="42"/>
            <w:r w:rsidRPr="00F575C9">
              <w:rPr>
                <w:rFonts w:ascii="Chu Van An" w:eastAsia="Times New Rom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eastAsia="Times New Rom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410" w:dyaOrig="405" w14:anchorId="15293B83">
                <v:shape id="_x0000_i23207" type="#_x0000_t75" style="width:70.15pt;height:20.55pt" o:ole="">
                  <v:imagedata r:id="rId367" o:title=""/>
                </v:shape>
                <o:OLEObject Type="Embed" ProgID="Equation.DSMT4" ShapeID="_x0000_i23207" DrawAspect="Content" ObjectID="_1686017370" r:id="rId368"/>
              </w:object>
            </w:r>
            <w:r w:rsidRPr="00F575C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1A4AC317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contextualSpacing/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bookmarkStart w:id="44" w:name="c11c"/>
            <w:bookmarkEnd w:id="43"/>
            <w:r w:rsidRPr="00F575C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eastAsia="Times New Rom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eastAsia="Times New Roman" w:hAnsi="Chu Van An" w:cs="Chu Van An"/>
                <w:b/>
                <w:color w:val="FFC000"/>
                <w:position w:val="-14"/>
                <w:sz w:val="24"/>
                <w:szCs w:val="24"/>
              </w:rPr>
              <w:object w:dxaOrig="1170" w:dyaOrig="405" w14:anchorId="69DCC33D">
                <v:shape id="_x0000_i23208" type="#_x0000_t75" style="width:58.9pt;height:20.55pt" o:ole="">
                  <v:imagedata r:id="rId369" o:title=""/>
                </v:shape>
                <o:OLEObject Type="Embed" ProgID="Equation.DSMT4" ShapeID="_x0000_i23208" DrawAspect="Content" ObjectID="_1686017371" r:id="rId370"/>
              </w:object>
            </w:r>
            <w:r w:rsidRPr="00F575C9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bookmarkStart w:id="45" w:name="c11d"/>
            <w:bookmarkEnd w:id="44"/>
            <w:r w:rsidRPr="00F575C9">
              <w:rPr>
                <w:rFonts w:ascii="Chu Van An" w:eastAsia="Times New Rom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eastAsia="Times New Rom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485" w:dyaOrig="405" w14:anchorId="553AF345">
                <v:shape id="_x0000_i23209" type="#_x0000_t75" style="width:73.85pt;height:20.55pt" o:ole="">
                  <v:imagedata r:id="rId371" o:title=""/>
                </v:shape>
                <o:OLEObject Type="Embed" ProgID="Equation.DSMT4" ShapeID="_x0000_i23209" DrawAspect="Content" ObjectID="_1686017372" r:id="rId372"/>
              </w:object>
            </w:r>
            <w:r w:rsidRPr="00F575C9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bookmarkEnd w:id="45"/>
          <w:p w14:paraId="412AFB69" w14:textId="77777777" w:rsidR="00921881" w:rsidRDefault="00921881" w:rsidP="006C3139">
            <w:pPr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00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FBC283" w14:textId="77777777" w:rsidR="00921881" w:rsidRDefault="00921881" w:rsidP="006C313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155BCF9E" w14:textId="77777777" w:rsidTr="00373D4D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E09C58" w14:textId="77777777" w:rsidR="00921881" w:rsidRPr="00785527" w:rsidRDefault="00921881" w:rsidP="006C3139">
            <w:pPr>
              <w:tabs>
                <w:tab w:val="left" w:pos="992"/>
              </w:tabs>
              <w:ind w:left="743" w:hanging="743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12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tập </w:t>
            </w:r>
            <w:r w:rsidRPr="00F575C9">
              <w:rPr>
                <w:position w:val="-14"/>
              </w:rPr>
              <w:object w:dxaOrig="960" w:dyaOrig="400" w14:anchorId="51937E6C">
                <v:shape id="_x0000_i23211" type="#_x0000_t75" style="width:47.7pt;height:19.65pt" o:ole="">
                  <v:imagedata r:id="rId373" o:title=""/>
                </v:shape>
                <o:OLEObject Type="Embed" ProgID="Equation.DSMT4" ShapeID="_x0000_i23211" DrawAspect="Content" ObjectID="_1686017373" r:id="rId374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, </w:t>
            </w:r>
            <w:bookmarkStart w:id="46" w:name="MTBlankEqn"/>
            <w:r w:rsidRPr="00F575C9">
              <w:rPr>
                <w:position w:val="-14"/>
              </w:rPr>
              <w:object w:dxaOrig="980" w:dyaOrig="400" w14:anchorId="2265E5B4">
                <v:shape id="_x0000_i23212" type="#_x0000_t75" style="width:48.6pt;height:19.65pt" o:ole="">
                  <v:imagedata r:id="rId375" o:title=""/>
                </v:shape>
                <o:OLEObject Type="Embed" ProgID="Equation.DSMT4" ShapeID="_x0000_i23212" DrawAspect="Content" ObjectID="_1686017374" r:id="rId376"/>
              </w:object>
            </w:r>
            <w:bookmarkEnd w:id="46"/>
            <w:r w:rsidRPr="00785527">
              <w:rPr>
                <w:rFonts w:ascii="Chu Van An" w:hAnsi="Chu Van An" w:cs="Chu Van An"/>
                <w:szCs w:val="24"/>
              </w:rPr>
              <w:t xml:space="preserve">. Tập hợp </w:t>
            </w:r>
            <w:r w:rsidRPr="00F575C9">
              <w:rPr>
                <w:position w:val="-6"/>
              </w:rPr>
              <w:object w:dxaOrig="570" w:dyaOrig="270" w14:anchorId="3A29F685">
                <v:shape id="_x0000_i23210" type="#_x0000_t75" style="width:28.05pt;height:13.1pt" o:ole="">
                  <v:imagedata r:id="rId377" o:title=""/>
                </v:shape>
                <o:OLEObject Type="Embed" ProgID="Equation.DSMT4" ShapeID="_x0000_i23210" DrawAspect="Content" ObjectID="_1686017375" r:id="rId378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là:</w:t>
            </w:r>
          </w:p>
          <w:p w14:paraId="13DA9DD5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eastAsia="Times New Roman" w:hAnsi="Chu Van An" w:cs="Chu Van An"/>
                <w:color w:val="361FE1"/>
                <w:szCs w:val="24"/>
                <w:lang w:val="fr-FR"/>
              </w:rPr>
            </w:pPr>
            <w:bookmarkStart w:id="47" w:name="c12a"/>
            <w:r w:rsidRPr="00F575C9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F575C9">
              <w:rPr>
                <w:rFonts w:ascii="Chu Van An" w:hAnsi="Chu Van An" w:cs="Chu Van An"/>
                <w:szCs w:val="24"/>
              </w:rPr>
              <w:t xml:space="preserve"> </w:t>
            </w:r>
            <w:r w:rsidRPr="00F575C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275" w:dyaOrig="405" w14:anchorId="76E314C5">
                <v:shape id="_x0000_i23213" type="#_x0000_t75" style="width:63.6pt;height:20.55pt" o:ole="">
                  <v:imagedata r:id="rId379" o:title=""/>
                </v:shape>
                <o:OLEObject Type="Embed" ProgID="Equation.DSMT4" ShapeID="_x0000_i23213" DrawAspect="Content" ObjectID="_1686017376" r:id="rId380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8" w:name="c12b"/>
            <w:bookmarkEnd w:id="47"/>
            <w:r w:rsidRPr="00F575C9">
              <w:rPr>
                <w:rFonts w:ascii="Chu Van An" w:eastAsia="Times New Roman" w:hAnsi="Chu Van An" w:cs="Chu Van An"/>
                <w:color w:val="361FE1"/>
                <w:szCs w:val="24"/>
                <w:lang w:val="fr-FR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F575C9">
              <w:rPr>
                <w:rFonts w:ascii="Chu Van An" w:eastAsia="Times New Roman" w:hAnsi="Chu Van An" w:cs="Chu Van An"/>
                <w:color w:val="361FE1"/>
                <w:szCs w:val="24"/>
                <w:lang w:val="fr-FR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275" w:dyaOrig="405" w14:anchorId="00A0BC36">
                <v:shape id="_x0000_i23214" type="#_x0000_t75" style="width:63.6pt;height:20.55pt" o:ole="">
                  <v:imagedata r:id="rId381" o:title=""/>
                </v:shape>
                <o:OLEObject Type="Embed" ProgID="Equation.DSMT4" ShapeID="_x0000_i23214" DrawAspect="Content" ObjectID="_1686017377" r:id="rId382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E5C141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eastAsia="Times New Roman" w:hAnsi="Chu Van An" w:cs="Chu Van An"/>
                <w:color w:val="361FE1"/>
                <w:sz w:val="24"/>
                <w:szCs w:val="24"/>
                <w:lang w:val="fr-FR"/>
              </w:rPr>
            </w:pPr>
            <w:bookmarkStart w:id="49" w:name="c12c"/>
            <w:bookmarkEnd w:id="48"/>
            <w:r w:rsidRPr="00F575C9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F575C9">
              <w:rPr>
                <w:rFonts w:ascii="Chu Van An" w:eastAsia="Times New Roman" w:hAnsi="Chu Van An" w:cs="Chu Van An"/>
                <w:color w:val="361FE1"/>
                <w:szCs w:val="24"/>
                <w:lang w:val="fr-FR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305" w:dyaOrig="405" w14:anchorId="316113CC">
                <v:shape id="_x0000_i23215" type="#_x0000_t75" style="width:65.45pt;height:20.55pt" o:ole="">
                  <v:imagedata r:id="rId383" o:title=""/>
                </v:shape>
                <o:OLEObject Type="Embed" ProgID="Equation.DSMT4" ShapeID="_x0000_i23215" DrawAspect="Content" ObjectID="_1686017378" r:id="rId384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0" w:name="c12d"/>
            <w:bookmarkEnd w:id="49"/>
            <w:r w:rsidRPr="00F575C9">
              <w:rPr>
                <w:rFonts w:ascii="Chu Van An" w:eastAsia="Times New Roman" w:hAnsi="Chu Van An" w:cs="Chu Van An"/>
                <w:color w:val="361FE1"/>
                <w:szCs w:val="24"/>
                <w:lang w:val="fr-FR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F575C9">
              <w:rPr>
                <w:rFonts w:ascii="Chu Van An" w:eastAsia="Times New Roman" w:hAnsi="Chu Van An" w:cs="Chu Van An"/>
                <w:color w:val="361FE1"/>
                <w:szCs w:val="24"/>
                <w:lang w:val="fr-FR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275" w:dyaOrig="405" w14:anchorId="74414B14">
                <v:shape id="_x0000_i23216" type="#_x0000_t75" style="width:63.6pt;height:20.55pt" o:ole="">
                  <v:imagedata r:id="rId385" o:title=""/>
                </v:shape>
                <o:OLEObject Type="Embed" ProgID="Equation.DSMT4" ShapeID="_x0000_i23216" DrawAspect="Content" ObjectID="_1686017379" r:id="rId386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50"/>
          <w:p w14:paraId="3D33C264" w14:textId="77777777" w:rsidR="00921881" w:rsidRDefault="00921881" w:rsidP="006C3139">
            <w:pPr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00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5B53FC3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0AF067FB" w14:textId="77777777" w:rsidTr="00373D4D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E38A794" w14:textId="77777777" w:rsidR="00921881" w:rsidRPr="00785527" w:rsidRDefault="00921881" w:rsidP="006C3139">
            <w:pPr>
              <w:tabs>
                <w:tab w:val="left" w:pos="992"/>
              </w:tabs>
              <w:ind w:left="743" w:hanging="743"/>
              <w:mirrorIndents/>
              <w:rPr>
                <w:rFonts w:ascii="Chu Van An" w:hAnsi="Chu Van An" w:cs="Chu Van An"/>
                <w:szCs w:val="24"/>
                <w:lang w:val="vi-VN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13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các tập hợp </w:t>
            </w:r>
            <w:r w:rsidRPr="00F575C9">
              <w:rPr>
                <w:position w:val="-14"/>
              </w:rPr>
              <w:object w:dxaOrig="1065" w:dyaOrig="405" w14:anchorId="07EA3F09">
                <v:shape id="_x0000_i23217" type="#_x0000_t75" style="width:53.3pt;height:20.55pt" o:ole="">
                  <v:imagedata r:id="rId387" o:title=""/>
                </v:shape>
                <o:OLEObject Type="Embed" ProgID="Equation.DSMT4" ShapeID="_x0000_i23217" DrawAspect="Content" ObjectID="_1686017380" r:id="rId388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, </w:t>
            </w:r>
            <w:r w:rsidRPr="00F575C9">
              <w:rPr>
                <w:position w:val="-14"/>
              </w:rPr>
              <w:object w:dxaOrig="1155" w:dyaOrig="405" w14:anchorId="4080E269">
                <v:shape id="_x0000_i23218" type="#_x0000_t75" style="width:57.95pt;height:20.55pt" o:ole="">
                  <v:imagedata r:id="rId389" o:title=""/>
                </v:shape>
                <o:OLEObject Type="Embed" ProgID="Equation.DSMT4" ShapeID="_x0000_i23218" DrawAspect="Content" ObjectID="_1686017381" r:id="rId390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, </w:t>
            </w:r>
            <w:r w:rsidRPr="00F575C9">
              <w:rPr>
                <w:position w:val="-14"/>
              </w:rPr>
              <w:object w:dxaOrig="1320" w:dyaOrig="405" w14:anchorId="2B7A9B15">
                <v:shape id="_x0000_i23219" type="#_x0000_t75" style="width:66.4pt;height:20.55pt" o:ole="">
                  <v:imagedata r:id="rId391" o:title=""/>
                </v:shape>
                <o:OLEObject Type="Embed" ProgID="Equation.DSMT4" ShapeID="_x0000_i23219" DrawAspect="Content" ObjectID="_1686017382" r:id="rId392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. Khẳng định nào sau đây là </w:t>
            </w:r>
            <w:r w:rsidRPr="00785527">
              <w:rPr>
                <w:rFonts w:ascii="Chu Van An" w:hAnsi="Chu Van An" w:cs="Chu Van An"/>
                <w:b/>
                <w:szCs w:val="24"/>
              </w:rPr>
              <w:t>đúng</w:t>
            </w:r>
            <w:r w:rsidRPr="00785527">
              <w:rPr>
                <w:rFonts w:ascii="Chu Van An" w:hAnsi="Chu Van An" w:cs="Chu Van An"/>
                <w:szCs w:val="24"/>
              </w:rPr>
              <w:t>?</w:t>
            </w:r>
          </w:p>
          <w:p w14:paraId="5E81C808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szCs w:val="24"/>
              </w:rPr>
            </w:pPr>
            <w:bookmarkStart w:id="51" w:name="c13a"/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635" w:dyaOrig="405" w14:anchorId="199C2C4E">
                <v:shape id="_x0000_i23220" type="#_x0000_t75" style="width:81.35pt;height:20.55pt" o:ole="">
                  <v:imagedata r:id="rId393" o:title=""/>
                </v:shape>
                <o:OLEObject Type="Embed" ProgID="Equation.DSMT4" ShapeID="_x0000_i23220" DrawAspect="Content" ObjectID="_1686017383" r:id="rId394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2" w:name="c13b"/>
            <w:bookmarkEnd w:id="51"/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785" w:dyaOrig="405" w14:anchorId="175C5E3E">
                <v:shape id="_x0000_i23221" type="#_x0000_t75" style="width:88.85pt;height:20.55pt" o:ole="">
                  <v:imagedata r:id="rId395" o:title=""/>
                </v:shape>
                <o:OLEObject Type="Embed" ProgID="Equation.DSMT4" ShapeID="_x0000_i23221" DrawAspect="Content" ObjectID="_1686017384" r:id="rId396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3E3D112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ind w:left="743" w:hanging="743"/>
              <w:mirrorIndents/>
              <w:rPr>
                <w:rFonts w:ascii="Chu Van An" w:hAnsi="Chu Van An" w:cs="Chu Van An"/>
                <w:szCs w:val="24"/>
              </w:rPr>
            </w:pPr>
            <w:bookmarkStart w:id="53" w:name="c13c"/>
            <w:bookmarkEnd w:id="52"/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95" w:dyaOrig="270" w14:anchorId="4D9822F3">
                <v:shape id="_x0000_i23222" type="#_x0000_t75" style="width:55.15pt;height:13.1pt" o:ole="">
                  <v:imagedata r:id="rId397" o:title=""/>
                </v:shape>
                <o:OLEObject Type="Embed" ProgID="Equation.DSMT4" ShapeID="_x0000_i23222" DrawAspect="Content" ObjectID="_1686017385" r:id="rId398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4" w:name="c13d"/>
            <w:bookmarkEnd w:id="53"/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395" w:dyaOrig="405" w14:anchorId="6081A77B">
                <v:shape id="_x0000_i23223" type="#_x0000_t75" style="width:70.15pt;height:20.55pt" o:ole="">
                  <v:imagedata r:id="rId399" o:title=""/>
                </v:shape>
                <o:OLEObject Type="Embed" ProgID="Equation.DSMT4" ShapeID="_x0000_i23223" DrawAspect="Content" ObjectID="_1686017386" r:id="rId400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54"/>
          <w:p w14:paraId="45D8642C" w14:textId="77777777" w:rsidR="00921881" w:rsidRDefault="00921881" w:rsidP="006C3139">
            <w:pPr>
              <w:ind w:left="743" w:hanging="743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00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987D483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63E6F965" w14:textId="77777777" w:rsidR="00084F36" w:rsidRPr="004A24A4" w:rsidRDefault="00084F36" w:rsidP="00D04F9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A5E6CC1" w14:textId="1286F726" w:rsidR="00EC5D1C" w:rsidRPr="004A24A4" w:rsidRDefault="00892566" w:rsidP="00D04F9C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lastRenderedPageBreak/>
        <w:t xml:space="preserve">  </w:t>
      </w:r>
      <w:r w:rsidRPr="004A24A4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="00460B37" w:rsidRPr="004A24A4">
        <w:rPr>
          <w:noProof/>
        </w:rPr>
        <mc:AlternateContent>
          <mc:Choice Requires="wpg">
            <w:drawing>
              <wp:inline distT="0" distB="0" distL="0" distR="0" wp14:anchorId="0061B986" wp14:editId="0092FB98">
                <wp:extent cx="6609025" cy="1315688"/>
                <wp:effectExtent l="0" t="38100" r="20955" b="18415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1315688"/>
                          <a:chOff x="-1" y="-26"/>
                          <a:chExt cx="6609025" cy="1278414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987"/>
                            <a:ext cx="6609025" cy="101740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7581F3" w14:textId="77777777" w:rsidR="00084F36" w:rsidRDefault="00084F36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1074D54" w14:textId="77777777" w:rsidR="00084F36" w:rsidRPr="004E4A10" w:rsidRDefault="00084F36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0E7CE240" w14:textId="6876BAB6" w:rsidR="00084F36" w:rsidRPr="008F22EB" w:rsidRDefault="00084F36" w:rsidP="003D49A2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F22EB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trục số và các định nghĩa của các phép toán về tập hợp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theo thứ tự</w:t>
                              </w:r>
                            </w:p>
                            <w:p w14:paraId="491192B5" w14:textId="77777777" w:rsidR="00084F36" w:rsidRPr="00993994" w:rsidRDefault="00084F36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-26"/>
                            <a:ext cx="6373951" cy="485801"/>
                            <a:chOff x="150812" y="-26"/>
                            <a:chExt cx="6374330" cy="485801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6374330" cy="485775"/>
                              <a:chOff x="150812" y="0"/>
                              <a:chExt cx="6374330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4077" y="0"/>
                                <a:ext cx="6341065" cy="485775"/>
                                <a:chOff x="184077" y="0"/>
                                <a:chExt cx="6341065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4077" y="38072"/>
                                  <a:ext cx="6341065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946494" cy="485775"/>
                                  <a:chOff x="1502180" y="0"/>
                                  <a:chExt cx="4946494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836960" cy="369570"/>
                                    <a:chOff x="1611714" y="104387"/>
                                    <a:chExt cx="4836960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1112" y="105159"/>
                                      <a:ext cx="4687562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FFD8FD2" w14:textId="3591813A" w:rsidR="00084F36" w:rsidRPr="008F22EB" w:rsidRDefault="00084F36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00" w:themeColor="text1"/>
                                            <w:kern w:val="24"/>
                                          </w:rPr>
                                        </w:pPr>
                                        <w:r w:rsidRPr="008F22EB">
                                          <w:rPr>
                                            <w:rFonts w:ascii="Chu Van An" w:hAnsi="Chu Van An" w:cs="Chu Van 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Thực hiện hỗn hợp các phép toán giao, hợp, hiệu với nhiều tập hợp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832C1A" w14:textId="77777777" w:rsidR="00084F36" w:rsidRDefault="00084F36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C3FBFDC" w14:textId="7D7CCFD3" w:rsidR="00084F36" w:rsidRDefault="00084F36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➂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61B986" id="_x0000_s1132" style="width:520.4pt;height:103.6pt;mso-position-horizontal-relative:char;mso-position-vertical-relative:line" coordorigin="" coordsize="66090,127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">
                <v:shape id="Rectangle: Diagonal Corners Rounded 1" o:spid="_x0000_s1133" style="position:absolute;top:2609;width:66090;height:1017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73151;6609025,1007767;6594110,1017401;113240,1017401;0,944250;0,9634;14915,0" o:connectangles="0,0,0,0,0,0,0,0,0" textboxrect="0,0,6435090,1533525"/>
                  <v:textbox>
                    <w:txbxContent>
                      <w:p w14:paraId="727581F3" w14:textId="77777777" w:rsidR="00084F36" w:rsidRDefault="00084F36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1074D54" w14:textId="77777777" w:rsidR="00084F36" w:rsidRPr="004E4A10" w:rsidRDefault="00084F36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0E7CE240" w14:textId="6876BAB6" w:rsidR="00084F36" w:rsidRPr="008F22EB" w:rsidRDefault="00084F36" w:rsidP="003D49A2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8F22EB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trục số và các định nghĩa của các phép toán về tập hợp</w:t>
                        </w:r>
                        <w: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theo thứ tự</w:t>
                        </w:r>
                      </w:p>
                      <w:p w14:paraId="491192B5" w14:textId="77777777" w:rsidR="00084F36" w:rsidRPr="00993994" w:rsidRDefault="00084F36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34" style="position:absolute;left:1508;width:63739;height:4857" coordorigin="1508" coordsize="63743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35" style="position:absolute;left:1508;width:63743;height:4857" coordorigin="1508" coordsize="6374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36" style="position:absolute;left:1840;width:63411;height:4857" coordorigin="1840" coordsize="6341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37" style="position:absolute;left:1840;top:380;width:63411;height:4476;visibility:visible;mso-wrap-style:square;v-text-anchor:middle" coordsize="6341065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" path="m,l6117288,r223777,223777l6341065,447554,,447554,,xe" fillcolor="#efddf6 [663]" stroked="f" strokeweight="1.25pt">
                        <v:fill r:id="rId13" o:title="" color2="#fffff7" type="pattern"/>
                        <v:path arrowok="t" o:connecttype="custom" o:connectlocs="0,0;6117288,0;6341065,223777;6341065,447554;0,447554;0,0" o:connectangles="0,0,0,0,0,0"/>
                      </v:shape>
                      <v:group id="Group 232" o:spid="_x0000_s1138" style="position:absolute;left:15021;width:49465;height:4857" coordorigin="15021" coordsize="4946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39" style="position:absolute;left:16117;top:1043;width:48369;height:3696" coordorigin="16117,1043" coordsize="4836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40" type="#_x0000_t55" style="position:absolute;left:17611;top:1051;width:46875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" adj="2130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FFD8FD2" w14:textId="3591813A" w:rsidR="00084F36" w:rsidRPr="008F22EB" w:rsidRDefault="00084F36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00" w:themeColor="text1"/>
                                      <w:kern w:val="24"/>
                                    </w:rPr>
                                  </w:pPr>
                                  <w:r w:rsidRPr="008F22EB">
                                    <w:rPr>
                                      <w:rFonts w:ascii="Chu Van An" w:hAnsi="Chu Van An" w:cs="Chu Van 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Thực hiện hỗn hợp các phép toán giao, hợp, hiệu với nhiều tập hợp</w:t>
                                  </w:r>
                                </w:p>
                              </w:txbxContent>
                            </v:textbox>
                          </v:shape>
                          <v:group id="Group 235" o:spid="_x0000_s114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4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2D832C1A" w14:textId="77777777" w:rsidR="00084F36" w:rsidRDefault="00084F36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4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4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4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4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48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4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0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1C3FBFDC" w14:textId="7D7CCFD3" w:rsidR="00084F36" w:rsidRDefault="00084F36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➂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C098833" w14:textId="77777777" w:rsidR="003051AA" w:rsidRPr="004A24A4" w:rsidRDefault="003051AA" w:rsidP="00D04F9C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</w:p>
    <w:p w14:paraId="15E03457" w14:textId="521F2677" w:rsidR="00EC5D1C" w:rsidRPr="004A24A4" w:rsidRDefault="00EC5D1C" w:rsidP="00D04F9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A42E5A9" w14:textId="57B4A192" w:rsidR="005D4E83" w:rsidRPr="004A24A4" w:rsidRDefault="00921881" w:rsidP="000C2A43">
      <w:pPr>
        <w:spacing w:before="60" w:line="240" w:lineRule="auto"/>
        <w:ind w:left="426"/>
        <w:jc w:val="both"/>
        <w:rPr>
          <w:rFonts w:ascii="Chu Van An" w:hAnsi="Chu Van An" w:cs="Chu Van An"/>
          <w:szCs w:val="24"/>
        </w:rPr>
      </w:pPr>
      <w:r>
        <w:rPr>
          <w:rFonts w:ascii="Chu Van An" w:hAnsi="Chu Van An" w:cs="Chu Van An"/>
          <w:b/>
          <w:color w:val="0000FF"/>
        </w:rPr>
        <w:t xml:space="preserve">Câu 1: </w:t>
      </w:r>
      <w:r w:rsidR="005D4E83" w:rsidRPr="004A24A4">
        <w:rPr>
          <w:rFonts w:ascii="Chu Van An" w:hAnsi="Chu Van An" w:cs="Chu Van An"/>
          <w:szCs w:val="24"/>
        </w:rPr>
        <w:t xml:space="preserve">Cho </w:t>
      </w:r>
      <w:r w:rsidR="005D4E83" w:rsidRPr="004A24A4">
        <w:rPr>
          <w:rFonts w:ascii="Chu Van An" w:hAnsi="Chu Van An" w:cs="Chu Van An"/>
          <w:position w:val="-16"/>
          <w:szCs w:val="24"/>
        </w:rPr>
        <w:object w:dxaOrig="1140" w:dyaOrig="440" w14:anchorId="3141776C">
          <v:shape id="_x0000_i21378" type="#_x0000_t75" style="width:57.05pt;height:21.5pt" o:ole="">
            <v:imagedata r:id="rId401" o:title=""/>
          </v:shape>
          <o:OLEObject Type="Embed" ProgID="Equation.DSMT4" ShapeID="_x0000_i21378" DrawAspect="Content" ObjectID="_1686017387" r:id="rId402"/>
        </w:object>
      </w:r>
      <w:r w:rsidR="005D4E83" w:rsidRPr="004A24A4">
        <w:rPr>
          <w:rFonts w:ascii="Chu Van An" w:hAnsi="Chu Van An" w:cs="Chu Van An"/>
          <w:szCs w:val="24"/>
        </w:rPr>
        <w:t xml:space="preserve">, </w:t>
      </w:r>
      <w:r w:rsidR="005D4E83" w:rsidRPr="004A24A4">
        <w:rPr>
          <w:rFonts w:ascii="Chu Van An" w:hAnsi="Chu Van An" w:cs="Chu Van An"/>
          <w:position w:val="-16"/>
          <w:szCs w:val="24"/>
        </w:rPr>
        <w:object w:dxaOrig="1180" w:dyaOrig="440" w14:anchorId="378F2EB8">
          <v:shape id="_x0000_i21379" type="#_x0000_t75" style="width:58.9pt;height:21.5pt" o:ole="">
            <v:imagedata r:id="rId403" o:title=""/>
          </v:shape>
          <o:OLEObject Type="Embed" ProgID="Equation.DSMT4" ShapeID="_x0000_i21379" DrawAspect="Content" ObjectID="_1686017388" r:id="rId404"/>
        </w:object>
      </w:r>
      <w:r w:rsidR="005D4E83" w:rsidRPr="004A24A4">
        <w:rPr>
          <w:rFonts w:ascii="Chu Van An" w:hAnsi="Chu Van An" w:cs="Chu Van An"/>
          <w:szCs w:val="24"/>
        </w:rPr>
        <w:t xml:space="preserve">, </w:t>
      </w:r>
      <w:r w:rsidR="005D4E83" w:rsidRPr="004A24A4">
        <w:rPr>
          <w:rFonts w:ascii="Chu Van An" w:hAnsi="Chu Van An" w:cs="Chu Van An"/>
          <w:position w:val="-16"/>
          <w:szCs w:val="24"/>
        </w:rPr>
        <w:object w:dxaOrig="1320" w:dyaOrig="440" w14:anchorId="0B002370">
          <v:shape id="_x0000_i21380" type="#_x0000_t75" style="width:65.45pt;height:21.5pt" o:ole="">
            <v:imagedata r:id="rId405" o:title=""/>
          </v:shape>
          <o:OLEObject Type="Embed" ProgID="Equation.DSMT4" ShapeID="_x0000_i21380" DrawAspect="Content" ObjectID="_1686017389" r:id="rId406"/>
        </w:object>
      </w:r>
      <w:r w:rsidR="005D4E83" w:rsidRPr="004A24A4">
        <w:rPr>
          <w:rFonts w:ascii="Chu Van An" w:hAnsi="Chu Van An" w:cs="Chu Van An"/>
          <w:szCs w:val="24"/>
        </w:rPr>
        <w:t>. Câu nào sau đây đúng?</w:t>
      </w:r>
    </w:p>
    <w:p w14:paraId="53716E1E" w14:textId="77777777" w:rsidR="005D4E83" w:rsidRPr="004A24A4" w:rsidRDefault="005D4E83" w:rsidP="000C2A43">
      <w:pPr>
        <w:spacing w:line="240" w:lineRule="auto"/>
        <w:ind w:left="1386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A.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1700" w:dyaOrig="320" w14:anchorId="1F5C23F5">
          <v:shape id="_x0000_i20860" type="#_x0000_t75" style="width:84.15pt;height:15.9pt" o:ole="">
            <v:imagedata r:id="rId407" o:title=""/>
          </v:shape>
          <o:OLEObject Type="Embed" ProgID="Equation.DSMT4" ShapeID="_x0000_i20860" DrawAspect="Content" ObjectID="_1686017390" r:id="rId408"/>
        </w:object>
      </w:r>
      <w:r w:rsidRPr="004A24A4">
        <w:rPr>
          <w:rFonts w:ascii="Chu Van An" w:hAnsi="Chu Van An" w:cs="Chu Van An"/>
          <w:position w:val="-10"/>
          <w:szCs w:val="24"/>
        </w:rPr>
        <w:tab/>
      </w:r>
      <w:r w:rsidRPr="004A24A4">
        <w:rPr>
          <w:rFonts w:ascii="Chu Van An" w:hAnsi="Chu Van An" w:cs="Chu Van An"/>
          <w:position w:val="-10"/>
          <w:szCs w:val="24"/>
        </w:rPr>
        <w:tab/>
      </w:r>
      <w:r w:rsidRPr="004A24A4">
        <w:rPr>
          <w:rFonts w:ascii="Chu Van An" w:hAnsi="Chu Van An" w:cs="Chu Van An"/>
          <w:position w:val="-10"/>
          <w:szCs w:val="24"/>
        </w:rPr>
        <w:tab/>
      </w:r>
      <w:r w:rsidRPr="004A24A4">
        <w:rPr>
          <w:rFonts w:ascii="Chu Van An" w:hAnsi="Chu Van An" w:cs="Chu Van An"/>
          <w:position w:val="-10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B.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1700" w:dyaOrig="320" w14:anchorId="2CDC1E2F">
          <v:shape id="_x0000_i20861" type="#_x0000_t75" style="width:84.15pt;height:15.9pt" o:ole="">
            <v:imagedata r:id="rId409" o:title=""/>
          </v:shape>
          <o:OLEObject Type="Embed" ProgID="Equation.DSMT4" ShapeID="_x0000_i20861" DrawAspect="Content" ObjectID="_1686017391" r:id="rId410"/>
        </w:object>
      </w:r>
      <w:r w:rsidRPr="004A24A4">
        <w:rPr>
          <w:rFonts w:ascii="Chu Van An" w:hAnsi="Chu Van An" w:cs="Chu Van An"/>
          <w:szCs w:val="24"/>
        </w:rPr>
        <w:tab/>
      </w:r>
    </w:p>
    <w:p w14:paraId="419A5A0D" w14:textId="77777777" w:rsidR="005D4E83" w:rsidRPr="004A24A4" w:rsidRDefault="005D4E83" w:rsidP="000C2A43">
      <w:pPr>
        <w:tabs>
          <w:tab w:val="left" w:pos="2708"/>
        </w:tabs>
        <w:spacing w:line="240" w:lineRule="auto"/>
        <w:ind w:left="1386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C.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1760" w:dyaOrig="320" w14:anchorId="137EC30C">
          <v:shape id="_x0000_i20862" type="#_x0000_t75" style="width:86.95pt;height:15.9pt" o:ole="">
            <v:imagedata r:id="rId411" o:title=""/>
          </v:shape>
          <o:OLEObject Type="Embed" ProgID="Equation.DSMT4" ShapeID="_x0000_i20862" DrawAspect="Content" ObjectID="_1686017392" r:id="rId412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D.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1020" w:dyaOrig="320" w14:anchorId="010D7243">
          <v:shape id="_x0000_i20863" type="#_x0000_t75" style="width:50.5pt;height:15.9pt" o:ole="">
            <v:imagedata r:id="rId413" o:title=""/>
          </v:shape>
          <o:OLEObject Type="Embed" ProgID="Equation.DSMT4" ShapeID="_x0000_i20863" DrawAspect="Content" ObjectID="_1686017393" r:id="rId414"/>
        </w:object>
      </w:r>
    </w:p>
    <w:p w14:paraId="597D86CD" w14:textId="77777777" w:rsidR="005D4E83" w:rsidRPr="004A24A4" w:rsidRDefault="005D4E83" w:rsidP="000C2A4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Cs w:val="24"/>
        </w:rPr>
      </w:pPr>
    </w:p>
    <w:p w14:paraId="3FA95DC2" w14:textId="77777777" w:rsidR="005D4E83" w:rsidRPr="004A24A4" w:rsidRDefault="005D4E83" w:rsidP="000C2A43">
      <w:pPr>
        <w:spacing w:line="240" w:lineRule="auto"/>
        <w:ind w:left="1418"/>
        <w:jc w:val="center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Lời giải</w:t>
      </w:r>
    </w:p>
    <w:p w14:paraId="5F7EBBE8" w14:textId="77777777" w:rsidR="005D4E83" w:rsidRPr="004A24A4" w:rsidRDefault="005D4E83" w:rsidP="000C2A43">
      <w:pPr>
        <w:spacing w:line="240" w:lineRule="auto"/>
        <w:ind w:left="1418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Chọn D .</w:t>
      </w:r>
    </w:p>
    <w:p w14:paraId="1BFBAAB8" w14:textId="2B014CC7" w:rsidR="005D4E83" w:rsidRPr="004A24A4" w:rsidRDefault="00921881" w:rsidP="000C2A43">
      <w:pPr>
        <w:pStyle w:val="ListParagraph"/>
        <w:tabs>
          <w:tab w:val="left" w:pos="992"/>
        </w:tabs>
        <w:spacing w:line="240" w:lineRule="auto"/>
        <w:ind w:left="426"/>
        <w:jc w:val="both"/>
        <w:rPr>
          <w:rFonts w:ascii="Chu Van An" w:hAnsi="Chu Van An" w:cs="Chu Van An"/>
          <w:szCs w:val="24"/>
        </w:rPr>
      </w:pPr>
      <w:r>
        <w:rPr>
          <w:rFonts w:ascii="Chu Van An" w:hAnsi="Chu Van An" w:cs="Chu Van An"/>
          <w:b/>
          <w:color w:val="0000FF"/>
        </w:rPr>
        <w:t xml:space="preserve">Câu </w:t>
      </w:r>
      <w:r>
        <w:rPr>
          <w:rFonts w:ascii="Chu Van An" w:hAnsi="Chu Van An" w:cs="Chu Van An"/>
          <w:b/>
          <w:color w:val="0000FF"/>
        </w:rPr>
        <w:t>2</w:t>
      </w:r>
      <w:r>
        <w:rPr>
          <w:rFonts w:ascii="Chu Van An" w:hAnsi="Chu Van An" w:cs="Chu Van An"/>
          <w:b/>
          <w:color w:val="0000FF"/>
        </w:rPr>
        <w:t xml:space="preserve">: </w:t>
      </w:r>
      <w:r w:rsidR="005D4E83" w:rsidRPr="004A24A4">
        <w:rPr>
          <w:rFonts w:ascii="Chu Van An" w:hAnsi="Chu Van An" w:cs="Chu Van An"/>
          <w:szCs w:val="24"/>
          <w:lang w:val="pt-BR"/>
        </w:rPr>
        <w:t xml:space="preserve">Cho </w:t>
      </w:r>
      <w:r w:rsidR="005D4E83" w:rsidRPr="004A24A4">
        <w:rPr>
          <w:rFonts w:ascii="Chu Van An" w:hAnsi="Chu Van An" w:cs="Chu Van An"/>
          <w:position w:val="-14"/>
          <w:szCs w:val="24"/>
          <w:lang w:val="pt-BR"/>
        </w:rPr>
        <w:object w:dxaOrig="2990" w:dyaOrig="410" w14:anchorId="7BE53214">
          <v:shape id="_x0000_i21370" type="#_x0000_t75" style="width:149.6pt;height:20.55pt" o:ole="">
            <v:imagedata r:id="rId415" o:title=""/>
          </v:shape>
          <o:OLEObject Type="Embed" ProgID="Equation.DSMT4" ShapeID="_x0000_i21370" DrawAspect="Content" ObjectID="_1686017394" r:id="rId416"/>
        </w:object>
      </w:r>
      <w:r w:rsidR="005D4E83" w:rsidRPr="004A24A4">
        <w:rPr>
          <w:rFonts w:ascii="Chu Van An" w:hAnsi="Chu Van An" w:cs="Chu Van An"/>
          <w:szCs w:val="24"/>
          <w:lang w:val="pt-BR"/>
        </w:rPr>
        <w:t xml:space="preserve">Tìm </w:t>
      </w:r>
      <w:r w:rsidR="005D4E83" w:rsidRPr="004A24A4">
        <w:rPr>
          <w:rFonts w:ascii="Chu Van An" w:hAnsi="Chu Van An" w:cs="Chu Van An"/>
          <w:position w:val="-6"/>
          <w:szCs w:val="24"/>
          <w:lang w:val="pt-BR"/>
        </w:rPr>
        <w:object w:dxaOrig="1160" w:dyaOrig="290" w14:anchorId="22BF1CE2">
          <v:shape id="_x0000_i21371" type="#_x0000_t75" style="width:57.95pt;height:14.05pt" o:ole="">
            <v:imagedata r:id="rId417" o:title=""/>
          </v:shape>
          <o:OLEObject Type="Embed" ProgID="Equation.DSMT4" ShapeID="_x0000_i21371" DrawAspect="Content" ObjectID="_1686017395" r:id="rId418"/>
        </w:object>
      </w:r>
    </w:p>
    <w:p w14:paraId="20D11CDA" w14:textId="77777777" w:rsidR="005D4E83" w:rsidRPr="004A24A4" w:rsidRDefault="005D4E83" w:rsidP="000C2A43">
      <w:pPr>
        <w:tabs>
          <w:tab w:val="left" w:pos="3402"/>
          <w:tab w:val="left" w:pos="5669"/>
          <w:tab w:val="left" w:pos="7560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4A24A4">
        <w:rPr>
          <w:rFonts w:ascii="Chu Van An" w:hAnsi="Chu Van An" w:cs="Chu Van An"/>
          <w:position w:val="-14"/>
          <w:szCs w:val="24"/>
        </w:rPr>
        <w:object w:dxaOrig="620" w:dyaOrig="410" w14:anchorId="18C3D39C">
          <v:shape id="_x0000_i20866" type="#_x0000_t75" style="width:30.85pt;height:20.55pt" o:ole="">
            <v:imagedata r:id="rId419" o:title=""/>
          </v:shape>
          <o:OLEObject Type="Embed" ProgID="Equation.DSMT4" ShapeID="_x0000_i20866" DrawAspect="Content" ObjectID="_1686017396" r:id="rId420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B. </w:t>
      </w:r>
      <w:r w:rsidRPr="004A24A4">
        <w:rPr>
          <w:rFonts w:ascii="Chu Van An" w:hAnsi="Chu Van An" w:cs="Chu Van An"/>
          <w:position w:val="-14"/>
          <w:szCs w:val="24"/>
        </w:rPr>
        <w:object w:dxaOrig="800" w:dyaOrig="410" w14:anchorId="2B99C26B">
          <v:shape id="_x0000_i20867" type="#_x0000_t75" style="width:40.2pt;height:20.55pt" o:ole="">
            <v:imagedata r:id="rId421" o:title=""/>
          </v:shape>
          <o:OLEObject Type="Embed" ProgID="Equation.DSMT4" ShapeID="_x0000_i20867" DrawAspect="Content" ObjectID="_1686017397" r:id="rId422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C. </w:t>
      </w:r>
      <w:r w:rsidRPr="004A24A4">
        <w:rPr>
          <w:rFonts w:ascii="Chu Van An" w:hAnsi="Chu Van An" w:cs="Chu Van An"/>
          <w:position w:val="-14"/>
          <w:szCs w:val="24"/>
        </w:rPr>
        <w:object w:dxaOrig="800" w:dyaOrig="410" w14:anchorId="44C445EF">
          <v:shape id="_x0000_i20868" type="#_x0000_t75" style="width:40.2pt;height:20.55pt" o:ole="">
            <v:imagedata r:id="rId423" o:title=""/>
          </v:shape>
          <o:OLEObject Type="Embed" ProgID="Equation.DSMT4" ShapeID="_x0000_i20868" DrawAspect="Content" ObjectID="_1686017398" r:id="rId424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D. </w:t>
      </w:r>
      <w:r w:rsidRPr="004A24A4">
        <w:rPr>
          <w:rFonts w:ascii="Chu Van An" w:hAnsi="Chu Van An" w:cs="Chu Van An"/>
          <w:position w:val="-6"/>
          <w:szCs w:val="24"/>
        </w:rPr>
        <w:object w:dxaOrig="300" w:dyaOrig="290" w14:anchorId="38BBAB1B">
          <v:shape id="_x0000_i20869" type="#_x0000_t75" style="width:14.95pt;height:14.05pt" o:ole="">
            <v:imagedata r:id="rId425" o:title=""/>
          </v:shape>
          <o:OLEObject Type="Embed" ProgID="Equation.DSMT4" ShapeID="_x0000_i20869" DrawAspect="Content" ObjectID="_1686017399" r:id="rId426"/>
        </w:object>
      </w:r>
    </w:p>
    <w:p w14:paraId="114CA007" w14:textId="6A10F22D" w:rsidR="005D4E83" w:rsidRPr="004A24A4" w:rsidRDefault="00D04F9C" w:rsidP="000C2A43">
      <w:pPr>
        <w:spacing w:line="240" w:lineRule="auto"/>
        <w:ind w:left="1418"/>
        <w:jc w:val="center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Lời giải</w:t>
      </w:r>
    </w:p>
    <w:p w14:paraId="43A3F54C" w14:textId="77777777" w:rsidR="005D4E83" w:rsidRPr="004A24A4" w:rsidRDefault="005D4E83" w:rsidP="000C2A43">
      <w:pPr>
        <w:spacing w:line="240" w:lineRule="auto"/>
        <w:ind w:left="1418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Chọn D.</w:t>
      </w:r>
    </w:p>
    <w:p w14:paraId="04064CC4" w14:textId="77777777" w:rsidR="005D4E83" w:rsidRPr="004A24A4" w:rsidRDefault="005D4E83" w:rsidP="000C2A43">
      <w:pPr>
        <w:spacing w:line="240" w:lineRule="auto"/>
        <w:ind w:left="1418"/>
        <w:jc w:val="both"/>
        <w:rPr>
          <w:rFonts w:ascii="Chu Van An" w:hAnsi="Chu Van An" w:cs="Chu Van An"/>
          <w:b/>
          <w:szCs w:val="24"/>
          <w:lang w:val="vi-VN"/>
        </w:rPr>
      </w:pPr>
      <w:r w:rsidRPr="004A24A4">
        <w:rPr>
          <w:rFonts w:ascii="Chu Van An" w:hAnsi="Chu Van An" w:cs="Chu Van An"/>
          <w:position w:val="-14"/>
          <w:szCs w:val="24"/>
          <w:lang w:val="pt-BR"/>
        </w:rPr>
        <w:object w:dxaOrig="2930" w:dyaOrig="410" w14:anchorId="129FF704">
          <v:shape id="_x0000_i20870" type="#_x0000_t75" style="width:146.8pt;height:20.55pt" o:ole="">
            <v:imagedata r:id="rId427" o:title=""/>
          </v:shape>
          <o:OLEObject Type="Embed" ProgID="Equation.DSMT4" ShapeID="_x0000_i20870" DrawAspect="Content" ObjectID="_1686017400" r:id="rId428"/>
        </w:object>
      </w:r>
      <w:r w:rsidRPr="004A24A4">
        <w:rPr>
          <w:rFonts w:ascii="Chu Van An" w:hAnsi="Chu Van An" w:cs="Chu Van An"/>
          <w:position w:val="-14"/>
          <w:szCs w:val="24"/>
          <w:lang w:val="pt-BR"/>
        </w:rPr>
        <w:object w:dxaOrig="1680" w:dyaOrig="410" w14:anchorId="1DD3FD84">
          <v:shape id="_x0000_i20871" type="#_x0000_t75" style="width:84.15pt;height:20.55pt" o:ole="">
            <v:imagedata r:id="rId429" o:title=""/>
          </v:shape>
          <o:OLEObject Type="Embed" ProgID="Equation.DSMT4" ShapeID="_x0000_i20871" DrawAspect="Content" ObjectID="_1686017401" r:id="rId430"/>
        </w:object>
      </w:r>
      <w:r w:rsidRPr="004A24A4">
        <w:rPr>
          <w:rFonts w:ascii="Chu Van An" w:hAnsi="Chu Van An" w:cs="Chu Van An"/>
          <w:position w:val="-6"/>
          <w:szCs w:val="24"/>
          <w:lang w:val="pt-BR"/>
        </w:rPr>
        <w:object w:dxaOrig="1800" w:dyaOrig="290" w14:anchorId="68B1791B">
          <v:shape id="_x0000_i20872" type="#_x0000_t75" style="width:90.7pt;height:14.05pt" o:ole="">
            <v:imagedata r:id="rId431" o:title=""/>
          </v:shape>
          <o:OLEObject Type="Embed" ProgID="Equation.DSMT4" ShapeID="_x0000_i20872" DrawAspect="Content" ObjectID="_1686017402" r:id="rId432"/>
        </w:object>
      </w:r>
      <w:r w:rsidRPr="004A24A4">
        <w:rPr>
          <w:rFonts w:ascii="Chu Van An" w:hAnsi="Chu Van An" w:cs="Chu Van An"/>
          <w:szCs w:val="24"/>
          <w:lang w:val="vi-VN"/>
        </w:rPr>
        <w:t>.</w:t>
      </w:r>
    </w:p>
    <w:p w14:paraId="00BB9AC1" w14:textId="77777777" w:rsidR="005D4E83" w:rsidRPr="004A24A4" w:rsidRDefault="005D4E83" w:rsidP="000C2A43">
      <w:pPr>
        <w:spacing w:line="240" w:lineRule="auto"/>
        <w:ind w:left="426"/>
        <w:rPr>
          <w:rFonts w:ascii="Chu Van An" w:hAnsi="Chu Van An" w:cs="Chu Van An"/>
          <w:b/>
          <w:szCs w:val="24"/>
        </w:rPr>
      </w:pPr>
    </w:p>
    <w:p w14:paraId="382C7D49" w14:textId="6D6EDB32" w:rsidR="005D4E83" w:rsidRPr="004A24A4" w:rsidRDefault="00921881" w:rsidP="000C2A43">
      <w:pPr>
        <w:spacing w:line="240" w:lineRule="auto"/>
        <w:ind w:left="426"/>
        <w:rPr>
          <w:rFonts w:ascii="Chu Van An" w:hAnsi="Chu Van An" w:cs="Chu Van An"/>
          <w:szCs w:val="24"/>
          <w:lang w:val="fr-FR"/>
        </w:rPr>
      </w:pPr>
      <w:r>
        <w:rPr>
          <w:rFonts w:ascii="Chu Van An" w:hAnsi="Chu Van An" w:cs="Chu Van An"/>
          <w:b/>
          <w:color w:val="0000FF"/>
        </w:rPr>
        <w:t>Câu</w:t>
      </w:r>
      <w:r>
        <w:rPr>
          <w:rFonts w:ascii="Chu Van An" w:hAnsi="Chu Van An" w:cs="Chu Van An"/>
          <w:b/>
          <w:color w:val="0000FF"/>
        </w:rPr>
        <w:t xml:space="preserve"> 3</w:t>
      </w:r>
      <w:r>
        <w:rPr>
          <w:rFonts w:ascii="Chu Van An" w:hAnsi="Chu Van An" w:cs="Chu Van An"/>
          <w:b/>
          <w:color w:val="0000FF"/>
        </w:rPr>
        <w:t xml:space="preserve">: </w:t>
      </w:r>
      <w:r w:rsidR="005D4E83" w:rsidRPr="004A24A4">
        <w:rPr>
          <w:rFonts w:ascii="Chu Van An" w:hAnsi="Chu Van An" w:cs="Chu Van An"/>
          <w:szCs w:val="24"/>
          <w:lang w:val="fr-FR"/>
        </w:rPr>
        <w:t>Cho</w:t>
      </w:r>
      <w:r w:rsidR="005D4E83" w:rsidRPr="004A24A4">
        <w:rPr>
          <w:rFonts w:ascii="Chu Van An" w:hAnsi="Chu Van An" w:cs="Chu Van An"/>
          <w:szCs w:val="24"/>
          <w:lang w:val="pt-BR"/>
        </w:rPr>
        <w:t xml:space="preserve"> </w:t>
      </w:r>
      <w:r w:rsidR="005D4E83" w:rsidRPr="004A24A4">
        <w:rPr>
          <w:rFonts w:ascii="Chu Van An" w:hAnsi="Chu Van An" w:cs="Chu Van An"/>
          <w:position w:val="-14"/>
          <w:szCs w:val="24"/>
        </w:rPr>
        <w:object w:dxaOrig="1280" w:dyaOrig="400" w14:anchorId="7B7FFDEF">
          <v:shape id="_x0000_i21362" type="#_x0000_t75" style="width:63.6pt;height:20.55pt" o:ole="">
            <v:imagedata r:id="rId433" o:title=""/>
          </v:shape>
          <o:OLEObject Type="Embed" ProgID="Equation.DSMT4" ShapeID="_x0000_i21362" DrawAspect="Content" ObjectID="_1686017403" r:id="rId434"/>
        </w:object>
      </w:r>
      <w:r w:rsidR="005D4E83" w:rsidRPr="004A24A4">
        <w:rPr>
          <w:rFonts w:ascii="Chu Van An" w:hAnsi="Chu Van An" w:cs="Chu Van An"/>
          <w:szCs w:val="24"/>
          <w:lang w:val="fr-FR"/>
        </w:rPr>
        <w:t>;</w:t>
      </w:r>
      <w:r w:rsidR="005D4E83" w:rsidRPr="004A24A4">
        <w:rPr>
          <w:rFonts w:ascii="Chu Van An" w:hAnsi="Chu Van An" w:cs="Chu Van An"/>
          <w:szCs w:val="24"/>
          <w:lang w:val="pt-BR"/>
        </w:rPr>
        <w:t xml:space="preserve"> </w:t>
      </w:r>
      <w:r w:rsidR="005D4E83" w:rsidRPr="004A24A4">
        <w:rPr>
          <w:rFonts w:ascii="Chu Van An" w:hAnsi="Chu Van An" w:cs="Chu Van An"/>
          <w:position w:val="-14"/>
          <w:szCs w:val="24"/>
        </w:rPr>
        <w:object w:dxaOrig="1180" w:dyaOrig="400" w14:anchorId="783DC710">
          <v:shape id="_x0000_i21363" type="#_x0000_t75" style="width:58.9pt;height:20.55pt" o:ole="">
            <v:imagedata r:id="rId435" o:title=""/>
          </v:shape>
          <o:OLEObject Type="Embed" ProgID="Equation.DSMT4" ShapeID="_x0000_i21363" DrawAspect="Content" ObjectID="_1686017404" r:id="rId436"/>
        </w:object>
      </w:r>
      <w:r w:rsidR="005D4E83" w:rsidRPr="004A24A4">
        <w:rPr>
          <w:rFonts w:ascii="Chu Van An" w:hAnsi="Chu Van An" w:cs="Chu Van An"/>
          <w:szCs w:val="24"/>
          <w:lang w:val="fr-FR"/>
        </w:rPr>
        <w:t>;</w:t>
      </w:r>
      <w:r w:rsidR="005D4E83" w:rsidRPr="004A24A4">
        <w:rPr>
          <w:rFonts w:ascii="Chu Van An" w:hAnsi="Chu Van An" w:cs="Chu Van An"/>
          <w:szCs w:val="24"/>
          <w:lang w:val="pt-BR"/>
        </w:rPr>
        <w:t xml:space="preserve"> </w:t>
      </w:r>
      <w:r w:rsidR="005D4E83" w:rsidRPr="004A24A4">
        <w:rPr>
          <w:rFonts w:ascii="Chu Van An" w:hAnsi="Chu Van An" w:cs="Chu Van An"/>
          <w:position w:val="-14"/>
          <w:szCs w:val="24"/>
        </w:rPr>
        <w:object w:dxaOrig="980" w:dyaOrig="400" w14:anchorId="750A99C9">
          <v:shape id="_x0000_i21364" type="#_x0000_t75" style="width:48.6pt;height:20.55pt" o:ole="">
            <v:imagedata r:id="rId437" o:title=""/>
          </v:shape>
          <o:OLEObject Type="Embed" ProgID="Equation.DSMT4" ShapeID="_x0000_i21364" DrawAspect="Content" ObjectID="_1686017405" r:id="rId438"/>
        </w:object>
      </w:r>
      <w:r w:rsidR="005D4E83" w:rsidRPr="004A24A4">
        <w:rPr>
          <w:rFonts w:ascii="Chu Van An" w:hAnsi="Chu Van An" w:cs="Chu Van An"/>
          <w:szCs w:val="24"/>
          <w:lang w:val="fr-FR"/>
        </w:rPr>
        <w:t xml:space="preserve">. Khi đó </w:t>
      </w:r>
      <w:r w:rsidR="005D4E83" w:rsidRPr="004A24A4">
        <w:rPr>
          <w:rFonts w:ascii="Chu Van An" w:hAnsi="Chu Van An" w:cs="Chu Van An"/>
          <w:position w:val="-14"/>
          <w:szCs w:val="24"/>
        </w:rPr>
        <w:object w:dxaOrig="1260" w:dyaOrig="400" w14:anchorId="32BAA04B">
          <v:shape id="_x0000_i21365" type="#_x0000_t75" style="width:63.6pt;height:20.55pt" o:ole="">
            <v:imagedata r:id="rId439" o:title=""/>
          </v:shape>
          <o:OLEObject Type="Embed" ProgID="Equation.DSMT4" ShapeID="_x0000_i21365" DrawAspect="Content" ObjectID="_1686017406" r:id="rId440"/>
        </w:object>
      </w:r>
      <w:r w:rsidR="005D4E83" w:rsidRPr="004A24A4">
        <w:rPr>
          <w:rFonts w:ascii="Chu Van An" w:hAnsi="Chu Van An" w:cs="Chu Van An"/>
          <w:szCs w:val="24"/>
          <w:lang w:val="pt-BR"/>
        </w:rPr>
        <w:t xml:space="preserve"> </w:t>
      </w:r>
      <w:r w:rsidR="005D4E83" w:rsidRPr="004A24A4">
        <w:rPr>
          <w:rFonts w:ascii="Chu Van An" w:hAnsi="Chu Van An" w:cs="Chu Van An"/>
          <w:szCs w:val="24"/>
          <w:lang w:val="fr-FR"/>
        </w:rPr>
        <w:t>là:</w:t>
      </w:r>
    </w:p>
    <w:p w14:paraId="1DCF2294" w14:textId="77777777" w:rsidR="005D4E83" w:rsidRPr="004A24A4" w:rsidRDefault="005D4E83" w:rsidP="000C2A4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Cs w:val="24"/>
          <w:lang w:val="fr-FR"/>
        </w:rPr>
      </w:pPr>
      <w:r w:rsidRPr="004A24A4">
        <w:rPr>
          <w:rFonts w:ascii="Chu Van An" w:hAnsi="Chu Van An" w:cs="Chu Van An"/>
          <w:color w:val="0000FF"/>
          <w:szCs w:val="24"/>
          <w:lang w:val="fr-FR"/>
        </w:rPr>
        <w:t>A.</w:t>
      </w:r>
      <w:r w:rsidRPr="004A24A4">
        <w:rPr>
          <w:rFonts w:ascii="Chu Van An" w:hAnsi="Chu Van An" w:cs="Chu Van An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760" w:dyaOrig="400" w14:anchorId="3CA422DB">
          <v:shape id="_x0000_i20877" type="#_x0000_t75" style="width:87.9pt;height:20.55pt" o:ole="">
            <v:imagedata r:id="rId441" o:title=""/>
          </v:shape>
          <o:OLEObject Type="Embed" ProgID="Equation.DSMT4" ShapeID="_x0000_i20877" DrawAspect="Content" ObjectID="_1686017407" r:id="rId442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          </w:t>
      </w:r>
      <w:r w:rsidRPr="004A24A4">
        <w:rPr>
          <w:rFonts w:ascii="Chu Van An" w:hAnsi="Chu Van An" w:cs="Chu Van An"/>
          <w:szCs w:val="24"/>
          <w:lang w:val="fr-FR"/>
        </w:rPr>
        <w:tab/>
      </w:r>
      <w:r w:rsidRPr="004A24A4">
        <w:rPr>
          <w:rFonts w:ascii="Chu Van An" w:hAnsi="Chu Van An" w:cs="Chu Van An"/>
          <w:color w:val="0000FF"/>
          <w:szCs w:val="24"/>
          <w:lang w:val="fr-FR"/>
        </w:rPr>
        <w:t>B.</w:t>
      </w:r>
      <w:r w:rsidRPr="004A24A4">
        <w:rPr>
          <w:rFonts w:ascii="Chu Van An" w:hAnsi="Chu Van An" w:cs="Chu Van An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760" w:dyaOrig="400" w14:anchorId="7FD9FB94">
          <v:shape id="_x0000_i20878" type="#_x0000_t75" style="width:87.9pt;height:20.55pt" o:ole="">
            <v:imagedata r:id="rId443" o:title=""/>
          </v:shape>
          <o:OLEObject Type="Embed" ProgID="Equation.DSMT4" ShapeID="_x0000_i20878" DrawAspect="Content" ObjectID="_1686017408" r:id="rId444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            </w:t>
      </w:r>
    </w:p>
    <w:p w14:paraId="2E6E4A87" w14:textId="77777777" w:rsidR="005D4E83" w:rsidRPr="004A24A4" w:rsidRDefault="005D4E83" w:rsidP="000C2A4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Cs w:val="24"/>
        </w:rPr>
      </w:pPr>
      <w:r w:rsidRPr="004A24A4">
        <w:rPr>
          <w:rFonts w:ascii="Chu Van An" w:hAnsi="Chu Van An" w:cs="Chu Van An"/>
          <w:color w:val="0000FF"/>
          <w:szCs w:val="24"/>
          <w:lang w:val="fr-FR"/>
        </w:rPr>
        <w:t>C.</w:t>
      </w:r>
      <w:r w:rsidRPr="004A24A4">
        <w:rPr>
          <w:rFonts w:ascii="Chu Van An" w:hAnsi="Chu Van An" w:cs="Chu Van An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760" w:dyaOrig="400" w14:anchorId="68955CAB">
          <v:shape id="_x0000_i20879" type="#_x0000_t75" style="width:87.9pt;height:20.55pt" o:ole="">
            <v:imagedata r:id="rId445" o:title=""/>
          </v:shape>
          <o:OLEObject Type="Embed" ProgID="Equation.DSMT4" ShapeID="_x0000_i20879" DrawAspect="Content" ObjectID="_1686017409" r:id="rId446"/>
        </w:object>
      </w:r>
      <w:r w:rsidRPr="004A24A4">
        <w:rPr>
          <w:rFonts w:ascii="Chu Van An" w:hAnsi="Chu Van An" w:cs="Chu Van An"/>
          <w:szCs w:val="24"/>
          <w:lang w:val="fr-FR"/>
        </w:rPr>
        <w:tab/>
      </w:r>
      <w:r w:rsidRPr="004A24A4">
        <w:rPr>
          <w:rFonts w:ascii="Chu Van An" w:hAnsi="Chu Van An" w:cs="Chu Van An"/>
          <w:szCs w:val="24"/>
          <w:lang w:val="fr-FR"/>
        </w:rPr>
        <w:tab/>
      </w:r>
      <w:r w:rsidRPr="004A24A4">
        <w:rPr>
          <w:rFonts w:ascii="Chu Van An" w:hAnsi="Chu Van An" w:cs="Chu Van An"/>
          <w:color w:val="0000FF"/>
          <w:szCs w:val="24"/>
          <w:lang w:val="fr-FR"/>
        </w:rPr>
        <w:t>D.</w:t>
      </w:r>
      <w:r w:rsidRPr="004A24A4">
        <w:rPr>
          <w:rFonts w:ascii="Chu Van An" w:hAnsi="Chu Van An" w:cs="Chu Van An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760" w:dyaOrig="400" w14:anchorId="4510E85C">
          <v:shape id="_x0000_i20880" type="#_x0000_t75" style="width:87.9pt;height:20.55pt" o:ole="">
            <v:imagedata r:id="rId447" o:title=""/>
          </v:shape>
          <o:OLEObject Type="Embed" ProgID="Equation.DSMT4" ShapeID="_x0000_i20880" DrawAspect="Content" ObjectID="_1686017410" r:id="rId448"/>
        </w:object>
      </w:r>
    </w:p>
    <w:p w14:paraId="582DF0D0" w14:textId="77777777" w:rsidR="005D4E83" w:rsidRPr="004A24A4" w:rsidRDefault="005D4E83" w:rsidP="000C2A4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Cs w:val="24"/>
        </w:rPr>
      </w:pPr>
    </w:p>
    <w:p w14:paraId="757C383F" w14:textId="77777777" w:rsidR="005D4E83" w:rsidRPr="004A24A4" w:rsidRDefault="005D4E83" w:rsidP="000C2A43">
      <w:pPr>
        <w:spacing w:line="240" w:lineRule="auto"/>
        <w:ind w:left="1418"/>
        <w:jc w:val="center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Lời giải</w:t>
      </w:r>
    </w:p>
    <w:p w14:paraId="3986BD2D" w14:textId="77777777" w:rsidR="005D4E83" w:rsidRPr="004A24A4" w:rsidRDefault="005D4E83" w:rsidP="000C2A43">
      <w:pPr>
        <w:spacing w:line="240" w:lineRule="auto"/>
        <w:ind w:left="1418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Chọn A.</w:t>
      </w:r>
    </w:p>
    <w:p w14:paraId="01143D98" w14:textId="25262FD0" w:rsidR="005D4E83" w:rsidRPr="004A24A4" w:rsidRDefault="00921881" w:rsidP="000C2A43">
      <w:pPr>
        <w:pStyle w:val="ListParagraph"/>
        <w:tabs>
          <w:tab w:val="left" w:pos="992"/>
        </w:tabs>
        <w:spacing w:line="240" w:lineRule="auto"/>
        <w:ind w:left="426"/>
        <w:jc w:val="both"/>
        <w:rPr>
          <w:rFonts w:ascii="Chu Van An" w:hAnsi="Chu Van An" w:cs="Chu Van An"/>
          <w:szCs w:val="24"/>
        </w:rPr>
      </w:pPr>
      <w:r>
        <w:rPr>
          <w:rFonts w:ascii="Chu Van An" w:hAnsi="Chu Van An" w:cs="Chu Van An"/>
          <w:b/>
          <w:color w:val="0000FF"/>
        </w:rPr>
        <w:t xml:space="preserve">Câu </w:t>
      </w:r>
      <w:r>
        <w:rPr>
          <w:rFonts w:ascii="Chu Van An" w:hAnsi="Chu Van An" w:cs="Chu Van An"/>
          <w:b/>
          <w:color w:val="0000FF"/>
        </w:rPr>
        <w:t>4</w:t>
      </w:r>
      <w:r>
        <w:rPr>
          <w:rFonts w:ascii="Chu Van An" w:hAnsi="Chu Van An" w:cs="Chu Van An"/>
          <w:b/>
          <w:color w:val="0000FF"/>
        </w:rPr>
        <w:t xml:space="preserve">: </w:t>
      </w:r>
      <w:r w:rsidR="005D4E83" w:rsidRPr="004A24A4">
        <w:rPr>
          <w:rFonts w:ascii="Chu Van An" w:hAnsi="Chu Van An" w:cs="Chu Van An"/>
          <w:szCs w:val="24"/>
          <w:lang w:val="pt-BR"/>
        </w:rPr>
        <w:t xml:space="preserve">Cho tập hợp </w:t>
      </w:r>
      <w:r w:rsidR="005D4E83" w:rsidRPr="004A24A4">
        <w:rPr>
          <w:rFonts w:ascii="Chu Van An" w:hAnsi="Chu Van An" w:cs="Chu Van An"/>
          <w:position w:val="-18"/>
          <w:szCs w:val="24"/>
          <w:lang w:val="pt-BR"/>
        </w:rPr>
        <w:object w:dxaOrig="1560" w:dyaOrig="480" w14:anchorId="34AEDBE7">
          <v:shape id="_x0000_i21351" type="#_x0000_t75" style="width:78.55pt;height:23.4pt" o:ole="">
            <v:imagedata r:id="rId449" o:title=""/>
          </v:shape>
          <o:OLEObject Type="Embed" ProgID="Equation.DSMT4" ShapeID="_x0000_i21351" DrawAspect="Content" ObjectID="_1686017411" r:id="rId450"/>
        </w:object>
      </w:r>
      <w:r w:rsidR="005D4E83" w:rsidRPr="004A24A4">
        <w:rPr>
          <w:rFonts w:ascii="Chu Van An" w:hAnsi="Chu Van An" w:cs="Chu Van An"/>
          <w:szCs w:val="24"/>
          <w:lang w:val="vi-VN"/>
        </w:rPr>
        <w:t xml:space="preserve">, </w:t>
      </w:r>
      <w:r w:rsidR="005D4E83" w:rsidRPr="004A24A4">
        <w:rPr>
          <w:rFonts w:ascii="Chu Van An" w:hAnsi="Chu Van An" w:cs="Chu Van An"/>
          <w:position w:val="-18"/>
          <w:szCs w:val="24"/>
          <w:lang w:val="vi-VN"/>
        </w:rPr>
        <w:object w:dxaOrig="2640" w:dyaOrig="480" w14:anchorId="3336F586">
          <v:shape id="_x0000_i21352" type="#_x0000_t75" style="width:131.85pt;height:23.4pt" o:ole="">
            <v:imagedata r:id="rId451" o:title=""/>
          </v:shape>
          <o:OLEObject Type="Embed" ProgID="Equation.DSMT4" ShapeID="_x0000_i21352" DrawAspect="Content" ObjectID="_1686017412" r:id="rId452"/>
        </w:object>
      </w:r>
      <w:r w:rsidR="005D4E83" w:rsidRPr="004A24A4">
        <w:rPr>
          <w:rFonts w:ascii="Chu Van An" w:hAnsi="Chu Van An" w:cs="Chu Van An"/>
          <w:szCs w:val="24"/>
          <w:lang w:val="pt-BR"/>
        </w:rPr>
        <w:t xml:space="preserve"> Tập </w:t>
      </w:r>
      <w:r w:rsidR="005D4E83" w:rsidRPr="004A24A4">
        <w:rPr>
          <w:rFonts w:ascii="Chu Van An" w:hAnsi="Chu Van An" w:cs="Chu Van An"/>
          <w:position w:val="-14"/>
          <w:szCs w:val="24"/>
          <w:lang w:val="pt-BR"/>
        </w:rPr>
        <w:object w:dxaOrig="1160" w:dyaOrig="410" w14:anchorId="5E75EFE4">
          <v:shape id="_x0000_i21353" type="#_x0000_t75" style="width:57.95pt;height:20.55pt" o:ole="">
            <v:imagedata r:id="rId453" o:title=""/>
          </v:shape>
          <o:OLEObject Type="Embed" ProgID="Equation.DSMT4" ShapeID="_x0000_i21353" DrawAspect="Content" ObjectID="_1686017413" r:id="rId454"/>
        </w:object>
      </w:r>
      <w:r w:rsidR="005D4E83" w:rsidRPr="004A24A4">
        <w:rPr>
          <w:rFonts w:ascii="Chu Van An" w:hAnsi="Chu Van An" w:cs="Chu Van An"/>
          <w:szCs w:val="24"/>
          <w:lang w:val="pt-BR"/>
        </w:rPr>
        <w:t>là:</w:t>
      </w:r>
    </w:p>
    <w:p w14:paraId="008BA652" w14:textId="77777777" w:rsidR="005D4E83" w:rsidRPr="004A24A4" w:rsidRDefault="005D4E83" w:rsidP="000C2A4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4A24A4">
        <w:rPr>
          <w:rFonts w:ascii="Chu Van An" w:hAnsi="Chu Van An" w:cs="Chu Van An"/>
          <w:position w:val="-18"/>
          <w:szCs w:val="24"/>
        </w:rPr>
        <w:object w:dxaOrig="890" w:dyaOrig="480" w14:anchorId="6D80F257">
          <v:shape id="_x0000_i20884" type="#_x0000_t75" style="width:43.95pt;height:23.4pt" o:ole="">
            <v:imagedata r:id="rId455" o:title=""/>
          </v:shape>
          <o:OLEObject Type="Embed" ProgID="Equation.DSMT4" ShapeID="_x0000_i20884" DrawAspect="Content" ObjectID="_1686017414" r:id="rId456"/>
        </w:object>
      </w:r>
      <w:r w:rsidRPr="004A24A4">
        <w:rPr>
          <w:rFonts w:ascii="Chu Van An" w:hAnsi="Chu Van An" w:cs="Chu Van An"/>
          <w:szCs w:val="24"/>
        </w:rPr>
        <w:t>.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B. </w:t>
      </w:r>
      <w:r w:rsidRPr="004A24A4">
        <w:rPr>
          <w:rFonts w:ascii="Chu Van An" w:hAnsi="Chu Van An" w:cs="Chu Van An"/>
          <w:position w:val="-6"/>
          <w:szCs w:val="24"/>
        </w:rPr>
        <w:object w:dxaOrig="260" w:dyaOrig="290" w14:anchorId="06DDDEC2">
          <v:shape id="_x0000_i20885" type="#_x0000_t75" style="width:13.1pt;height:14.05pt" o:ole="">
            <v:imagedata r:id="rId457" o:title=""/>
          </v:shape>
          <o:OLEObject Type="Embed" ProgID="Equation.DSMT4" ShapeID="_x0000_i20885" DrawAspect="Content" ObjectID="_1686017415" r:id="rId458"/>
        </w:object>
      </w:r>
      <w:r w:rsidRPr="004A24A4">
        <w:rPr>
          <w:rFonts w:ascii="Chu Van An" w:hAnsi="Chu Van An" w:cs="Chu Van An"/>
          <w:szCs w:val="24"/>
        </w:rPr>
        <w:t>.</w:t>
      </w:r>
    </w:p>
    <w:p w14:paraId="087850D0" w14:textId="77777777" w:rsidR="005D4E83" w:rsidRPr="004A24A4" w:rsidRDefault="005D4E83" w:rsidP="000C2A4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 xml:space="preserve">C. </w:t>
      </w:r>
      <w:r w:rsidRPr="004A24A4">
        <w:rPr>
          <w:rFonts w:ascii="Chu Van An" w:hAnsi="Chu Van An" w:cs="Chu Van An"/>
          <w:position w:val="-18"/>
          <w:szCs w:val="24"/>
        </w:rPr>
        <w:object w:dxaOrig="960" w:dyaOrig="480" w14:anchorId="08B7625D">
          <v:shape id="_x0000_i20886" type="#_x0000_t75" style="width:48.6pt;height:23.4pt" o:ole="">
            <v:imagedata r:id="rId459" o:title=""/>
          </v:shape>
          <o:OLEObject Type="Embed" ProgID="Equation.DSMT4" ShapeID="_x0000_i20886" DrawAspect="Content" ObjectID="_1686017416" r:id="rId460"/>
        </w:object>
      </w:r>
      <w:r w:rsidRPr="004A24A4">
        <w:rPr>
          <w:rFonts w:ascii="Chu Van An" w:hAnsi="Chu Van An" w:cs="Chu Van An"/>
          <w:szCs w:val="24"/>
        </w:rPr>
        <w:t>.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D. </w:t>
      </w:r>
      <w:r w:rsidRPr="004A24A4">
        <w:rPr>
          <w:rFonts w:ascii="Chu Van An" w:hAnsi="Chu Van An" w:cs="Chu Van An"/>
          <w:position w:val="-18"/>
          <w:szCs w:val="24"/>
        </w:rPr>
        <w:object w:dxaOrig="1860" w:dyaOrig="480" w14:anchorId="7E4551DD">
          <v:shape id="_x0000_i20887" type="#_x0000_t75" style="width:93.5pt;height:23.4pt" o:ole="">
            <v:imagedata r:id="rId461" o:title=""/>
          </v:shape>
          <o:OLEObject Type="Embed" ProgID="Equation.DSMT4" ShapeID="_x0000_i20887" DrawAspect="Content" ObjectID="_1686017417" r:id="rId462"/>
        </w:object>
      </w:r>
    </w:p>
    <w:p w14:paraId="0AC1034F" w14:textId="343B4045" w:rsidR="005D4E83" w:rsidRPr="004A24A4" w:rsidRDefault="00D04F9C" w:rsidP="000C2A43">
      <w:pPr>
        <w:spacing w:line="240" w:lineRule="auto"/>
        <w:ind w:left="1418"/>
        <w:jc w:val="center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Lời giải</w:t>
      </w:r>
    </w:p>
    <w:p w14:paraId="29A89A54" w14:textId="77777777" w:rsidR="005D4E83" w:rsidRPr="004A24A4" w:rsidRDefault="005D4E83" w:rsidP="000C2A43">
      <w:pPr>
        <w:spacing w:line="240" w:lineRule="auto"/>
        <w:ind w:left="1418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Chọn C.</w:t>
      </w:r>
    </w:p>
    <w:p w14:paraId="443564D6" w14:textId="77777777" w:rsidR="005D4E83" w:rsidRPr="004A24A4" w:rsidRDefault="005D4E83" w:rsidP="000C2A43">
      <w:pPr>
        <w:spacing w:line="240" w:lineRule="auto"/>
        <w:ind w:left="1418"/>
        <w:jc w:val="both"/>
        <w:rPr>
          <w:rFonts w:ascii="Chu Van An" w:hAnsi="Chu Van An" w:cs="Chu Van An"/>
          <w:szCs w:val="24"/>
          <w:lang w:val="vi-VN"/>
        </w:rPr>
      </w:pPr>
      <w:r w:rsidRPr="004A24A4">
        <w:rPr>
          <w:rFonts w:ascii="Chu Van An" w:hAnsi="Chu Van An" w:cs="Chu Van An"/>
          <w:position w:val="-18"/>
          <w:szCs w:val="24"/>
          <w:lang w:val="pt-BR"/>
        </w:rPr>
        <w:object w:dxaOrig="1560" w:dyaOrig="480" w14:anchorId="44628172">
          <v:shape id="_x0000_i20888" type="#_x0000_t75" style="width:78.55pt;height:23.4pt" o:ole="">
            <v:imagedata r:id="rId463" o:title=""/>
          </v:shape>
          <o:OLEObject Type="Embed" ProgID="Equation.DSMT4" ShapeID="_x0000_i20888" DrawAspect="Content" ObjectID="_1686017418" r:id="rId464"/>
        </w:object>
      </w:r>
      <w:r w:rsidRPr="004A24A4">
        <w:rPr>
          <w:rFonts w:ascii="Chu Van An" w:hAnsi="Chu Van An" w:cs="Chu Van An"/>
          <w:szCs w:val="24"/>
          <w:lang w:val="vi-VN"/>
        </w:rPr>
        <w:t xml:space="preserve">, </w:t>
      </w:r>
      <w:r w:rsidRPr="004A24A4">
        <w:rPr>
          <w:rFonts w:ascii="Chu Van An" w:hAnsi="Chu Van An" w:cs="Chu Van An"/>
          <w:position w:val="-18"/>
          <w:szCs w:val="24"/>
          <w:lang w:val="vi-VN"/>
        </w:rPr>
        <w:object w:dxaOrig="3700" w:dyaOrig="480" w14:anchorId="120CDD7D">
          <v:shape id="_x0000_i20889" type="#_x0000_t75" style="width:185.15pt;height:23.4pt" o:ole="">
            <v:imagedata r:id="rId465" o:title=""/>
          </v:shape>
          <o:OLEObject Type="Embed" ProgID="Equation.DSMT4" ShapeID="_x0000_i20889" DrawAspect="Content" ObjectID="_1686017419" r:id="rId466"/>
        </w:object>
      </w:r>
    </w:p>
    <w:p w14:paraId="4F6A4670" w14:textId="77777777" w:rsidR="005D4E83" w:rsidRPr="004A24A4" w:rsidRDefault="005D4E83" w:rsidP="000C2A43">
      <w:pPr>
        <w:spacing w:line="240" w:lineRule="auto"/>
        <w:ind w:left="1418"/>
        <w:jc w:val="both"/>
        <w:rPr>
          <w:rFonts w:ascii="Chu Van An" w:hAnsi="Chu Van An" w:cs="Chu Van An"/>
          <w:szCs w:val="24"/>
          <w:lang w:val="vi-VN"/>
        </w:rPr>
      </w:pPr>
      <w:r w:rsidRPr="004A24A4">
        <w:rPr>
          <w:rFonts w:ascii="Chu Van An" w:hAnsi="Chu Van An" w:cs="Chu Van An"/>
          <w:position w:val="-18"/>
          <w:szCs w:val="24"/>
          <w:lang w:val="pt-BR"/>
        </w:rPr>
        <w:object w:dxaOrig="2460" w:dyaOrig="480" w14:anchorId="1299CD8B">
          <v:shape id="_x0000_i20890" type="#_x0000_t75" style="width:122.5pt;height:23.4pt" o:ole="">
            <v:imagedata r:id="rId467" o:title=""/>
          </v:shape>
          <o:OLEObject Type="Embed" ProgID="Equation.DSMT4" ShapeID="_x0000_i20890" DrawAspect="Content" ObjectID="_1686017420" r:id="rId468"/>
        </w:object>
      </w:r>
      <w:r w:rsidRPr="004A24A4">
        <w:rPr>
          <w:rFonts w:ascii="Chu Van An" w:hAnsi="Chu Van An" w:cs="Chu Van An"/>
          <w:szCs w:val="24"/>
          <w:lang w:val="vi-VN"/>
        </w:rPr>
        <w:t xml:space="preserve">, </w:t>
      </w:r>
      <w:r w:rsidRPr="004A24A4">
        <w:rPr>
          <w:rFonts w:ascii="Chu Van An" w:hAnsi="Chu Van An" w:cs="Chu Van An"/>
          <w:position w:val="-18"/>
          <w:szCs w:val="24"/>
          <w:lang w:val="vi-VN"/>
        </w:rPr>
        <w:object w:dxaOrig="2580" w:dyaOrig="480" w14:anchorId="316F0BC3">
          <v:shape id="_x0000_i20891" type="#_x0000_t75" style="width:129.05pt;height:23.4pt" o:ole="">
            <v:imagedata r:id="rId469" o:title=""/>
          </v:shape>
          <o:OLEObject Type="Embed" ProgID="Equation.DSMT4" ShapeID="_x0000_i20891" DrawAspect="Content" ObjectID="_1686017421" r:id="rId470"/>
        </w:object>
      </w:r>
    </w:p>
    <w:p w14:paraId="3B1D0D01" w14:textId="77777777" w:rsidR="005D4E83" w:rsidRPr="004A24A4" w:rsidRDefault="005D4E83" w:rsidP="000C2A43">
      <w:pPr>
        <w:spacing w:line="240" w:lineRule="auto"/>
        <w:ind w:left="698" w:firstLine="720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position w:val="-18"/>
          <w:szCs w:val="24"/>
          <w:lang w:val="pt-BR"/>
        </w:rPr>
        <w:object w:dxaOrig="3190" w:dyaOrig="480" w14:anchorId="0C230F82">
          <v:shape id="_x0000_i20892" type="#_x0000_t75" style="width:159.9pt;height:23.4pt" o:ole="">
            <v:imagedata r:id="rId471" o:title=""/>
          </v:shape>
          <o:OLEObject Type="Embed" ProgID="Equation.DSMT4" ShapeID="_x0000_i20892" DrawAspect="Content" ObjectID="_1686017422" r:id="rId472"/>
        </w:object>
      </w:r>
      <w:r w:rsidRPr="004A24A4">
        <w:rPr>
          <w:rFonts w:ascii="Chu Van An" w:hAnsi="Chu Van An" w:cs="Chu Van An"/>
          <w:position w:val="-18"/>
          <w:szCs w:val="24"/>
          <w:lang w:val="pt-BR"/>
        </w:rPr>
        <w:object w:dxaOrig="2640" w:dyaOrig="480" w14:anchorId="3816B5A2">
          <v:shape id="_x0000_i20893" type="#_x0000_t75" style="width:131.85pt;height:23.4pt" o:ole="">
            <v:imagedata r:id="rId473" o:title=""/>
          </v:shape>
          <o:OLEObject Type="Embed" ProgID="Equation.DSMT4" ShapeID="_x0000_i20893" DrawAspect="Content" ObjectID="_1686017423" r:id="rId474"/>
        </w:object>
      </w:r>
    </w:p>
    <w:p w14:paraId="6FB5259C" w14:textId="4B7FD95A" w:rsidR="00EC5D1C" w:rsidRDefault="00EC5D1C" w:rsidP="00D04F9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77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26"/>
        <w:gridCol w:w="3151"/>
      </w:tblGrid>
      <w:tr w:rsidR="00921881" w14:paraId="75A2E372" w14:textId="77777777" w:rsidTr="006C3139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05AFE0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992" w:hanging="992"/>
              <w:mirrorIndents/>
              <w:rPr>
                <w:rFonts w:ascii="Chu Van An" w:hAnsi="Chu Van An" w:cs="Chu Van An"/>
                <w:szCs w:val="24"/>
                <w:lang w:val="fr-FR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1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  <w:lang w:val="fr-FR"/>
              </w:rPr>
              <w:t xml:space="preserve">Cho </w:t>
            </w:r>
            <w:r w:rsidRPr="00F575C9">
              <w:rPr>
                <w:position w:val="-14"/>
              </w:rPr>
              <w:object w:dxaOrig="3540" w:dyaOrig="400" w14:anchorId="18FD5EC8">
                <v:shape id="_x0000_i22159" type="#_x0000_t75" style="width:176.75pt;height:19.65pt" o:ole="">
                  <v:imagedata r:id="rId475" o:title=""/>
                </v:shape>
                <o:OLEObject Type="Embed" ProgID="Equation.DSMT4" ShapeID="_x0000_i22159" DrawAspect="Content" ObjectID="_1686017424" r:id="rId476"/>
              </w:object>
            </w:r>
            <w:r w:rsidRPr="00785527">
              <w:rPr>
                <w:rFonts w:ascii="Chu Van An" w:hAnsi="Chu Van An" w:cs="Chu Van An"/>
                <w:szCs w:val="24"/>
                <w:lang w:val="fr-FR"/>
              </w:rPr>
              <w:t xml:space="preserve">. Khi đó </w:t>
            </w:r>
            <w:r w:rsidRPr="00F575C9">
              <w:rPr>
                <w:position w:val="-14"/>
              </w:rPr>
              <w:object w:dxaOrig="1260" w:dyaOrig="400" w14:anchorId="4B29DA39">
                <v:shape id="_x0000_i22160" type="#_x0000_t75" style="width:62.65pt;height:19.65pt" o:ole="">
                  <v:imagedata r:id="rId477" o:title=""/>
                </v:shape>
                <o:OLEObject Type="Embed" ProgID="Equation.DSMT4" ShapeID="_x0000_i22160" DrawAspect="Content" ObjectID="_1686017425" r:id="rId478"/>
              </w:object>
            </w:r>
            <w:r w:rsidRPr="00785527">
              <w:rPr>
                <w:rFonts w:ascii="Chu Van An" w:hAnsi="Chu Van An" w:cs="Chu Van An"/>
                <w:szCs w:val="24"/>
                <w:lang w:val="fr-FR"/>
              </w:rPr>
              <w:t xml:space="preserve"> là</w:t>
            </w:r>
          </w:p>
          <w:p w14:paraId="5D38C7F7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F575C9">
              <w:rPr>
                <w:rFonts w:ascii="Chu Van An" w:hAnsi="Chu Van An" w:cs="Chu Van An"/>
                <w:szCs w:val="24"/>
                <w:lang w:val="fr-FR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55" w:dyaOrig="405" w14:anchorId="1FA5A60F">
                <v:shape id="_x0000_i22079" type="#_x0000_t75" style="width:28.05pt;height:20.55pt" o:ole="">
                  <v:imagedata r:id="rId479" o:title=""/>
                </v:shape>
                <o:OLEObject Type="Embed" ProgID="Equation.DSMT4" ShapeID="_x0000_i22079" DrawAspect="Content" ObjectID="_1686017426" r:id="rId480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830" w:dyaOrig="405" w14:anchorId="30E04FC3">
                <v:shape id="_x0000_i22080" type="#_x0000_t75" style="width:91.65pt;height:20.55pt" o:ole="">
                  <v:imagedata r:id="rId481" o:title=""/>
                </v:shape>
                <o:OLEObject Type="Embed" ProgID="Equation.DSMT4" ShapeID="_x0000_i22080" DrawAspect="Content" ObjectID="_1686017427" r:id="rId482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65C3348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40" w:dyaOrig="405" w14:anchorId="2860BC2A">
                <v:shape id="_x0000_i22081" type="#_x0000_t75" style="width:27.1pt;height:20.55pt" o:ole="">
                  <v:imagedata r:id="rId483" o:title=""/>
                </v:shape>
                <o:OLEObject Type="Embed" ProgID="Equation.DSMT4" ShapeID="_x0000_i22081" DrawAspect="Content" ObjectID="_1686017428" r:id="rId484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830" w:dyaOrig="405" w14:anchorId="221F664F">
                <v:shape id="_x0000_i22082" type="#_x0000_t75" style="width:91.65pt;height:20.55pt" o:ole="">
                  <v:imagedata r:id="rId485" o:title=""/>
                </v:shape>
                <o:OLEObject Type="Embed" ProgID="Equation.DSMT4" ShapeID="_x0000_i22082" DrawAspect="Content" ObjectID="_1686017429" r:id="rId486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A284837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66757DE" w14:textId="77777777" w:rsidR="00921881" w:rsidRDefault="00921881" w:rsidP="006C3139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921881" w14:paraId="7ECEFCE7" w14:textId="77777777" w:rsidTr="006C3139">
        <w:trPr>
          <w:trHeight w:val="399"/>
        </w:trPr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4FC79BD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992" w:hanging="992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2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3 tập hợp: </w:t>
            </w:r>
            <w:r w:rsidRPr="00F575C9">
              <w:rPr>
                <w:position w:val="-14"/>
                <w:szCs w:val="24"/>
              </w:rPr>
              <w:object w:dxaOrig="1125" w:dyaOrig="405" w14:anchorId="29A4B061">
                <v:shape id="_x0000_i22155" type="#_x0000_t75" style="width:56.1pt;height:20.55pt" o:ole="">
                  <v:imagedata r:id="rId487" o:title=""/>
                </v:shape>
                <o:OLEObject Type="Embed" ProgID="Equation.DSMT4" ShapeID="_x0000_i22155" DrawAspect="Content" ObjectID="_1686017430" r:id="rId488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; </w:t>
            </w:r>
            <w:r w:rsidRPr="00F575C9">
              <w:rPr>
                <w:position w:val="-14"/>
                <w:szCs w:val="24"/>
              </w:rPr>
              <w:object w:dxaOrig="1080" w:dyaOrig="405" w14:anchorId="2E0F3E40">
                <v:shape id="_x0000_i22156" type="#_x0000_t75" style="width:54.25pt;height:20.55pt" o:ole="">
                  <v:imagedata r:id="rId489" o:title=""/>
                </v:shape>
                <o:OLEObject Type="Embed" ProgID="Equation.DSMT4" ShapeID="_x0000_i22156" DrawAspect="Content" ObjectID="_1686017431" r:id="rId490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và </w:t>
            </w:r>
            <w:r w:rsidRPr="00F575C9">
              <w:rPr>
                <w:position w:val="-14"/>
                <w:szCs w:val="24"/>
              </w:rPr>
              <w:object w:dxaOrig="975" w:dyaOrig="405" w14:anchorId="19D3DBE5">
                <v:shape id="_x0000_i22157" type="#_x0000_t75" style="width:48.6pt;height:20.55pt" o:ole="">
                  <v:imagedata r:id="rId491" o:title=""/>
                </v:shape>
                <o:OLEObject Type="Embed" ProgID="Equation.DSMT4" ShapeID="_x0000_i22157" DrawAspect="Content" ObjectID="_1686017432" r:id="rId492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. Tính </w:t>
            </w:r>
            <w:r w:rsidRPr="00F575C9">
              <w:rPr>
                <w:position w:val="-14"/>
                <w:szCs w:val="24"/>
              </w:rPr>
              <w:object w:dxaOrig="2205" w:dyaOrig="405" w14:anchorId="6FA78DF8">
                <v:shape id="_x0000_i22158" type="#_x0000_t75" style="width:110.35pt;height:20.55pt" o:ole="">
                  <v:imagedata r:id="rId493" o:title=""/>
                </v:shape>
                <o:OLEObject Type="Embed" ProgID="Equation.DSMT4" ShapeID="_x0000_i22158" DrawAspect="Content" ObjectID="_1686017433" r:id="rId494"/>
              </w:object>
            </w:r>
          </w:p>
          <w:p w14:paraId="64D6FBBC" w14:textId="77777777" w:rsidR="00921881" w:rsidRPr="00F575C9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645" w:dyaOrig="405" w14:anchorId="09FE62A0">
                <v:shape id="_x0000_i22083" type="#_x0000_t75" style="width:31.8pt;height:20.55pt" o:ole="">
                  <v:imagedata r:id="rId495" o:title=""/>
                </v:shape>
                <o:OLEObject Type="Embed" ProgID="Equation.DSMT4" ShapeID="_x0000_i22083" DrawAspect="Content" ObjectID="_1686017434" r:id="rId496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720" w:dyaOrig="405" w14:anchorId="7F1A4D97">
                <v:shape id="_x0000_i22084" type="#_x0000_t75" style="width:36.45pt;height:20.55pt" o:ole="">
                  <v:imagedata r:id="rId497" o:title=""/>
                </v:shape>
                <o:OLEObject Type="Embed" ProgID="Equation.DSMT4" ShapeID="_x0000_i22084" DrawAspect="Content" ObjectID="_1686017435" r:id="rId498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525" w:dyaOrig="405" w14:anchorId="2F1FA646">
                <v:shape id="_x0000_i22085" type="#_x0000_t75" style="width:26.2pt;height:20.55pt" o:ole="">
                  <v:imagedata r:id="rId499" o:title=""/>
                </v:shape>
                <o:OLEObject Type="Embed" ProgID="Equation.DSMT4" ShapeID="_x0000_i22085" DrawAspect="Content" ObjectID="_1686017436" r:id="rId500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480" w:dyaOrig="405" w14:anchorId="6C3A8E30">
                <v:shape id="_x0000_i22086" type="#_x0000_t75" style="width:24.3pt;height:20.55pt" o:ole="">
                  <v:imagedata r:id="rId501" o:title=""/>
                </v:shape>
                <o:OLEObject Type="Embed" ProgID="Equation.DSMT4" ShapeID="_x0000_i22086" DrawAspect="Content" ObjectID="_1686017437" r:id="rId502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6843E5B" w14:textId="77777777" w:rsidR="00921881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A58E17B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0F887BC4" w14:textId="77777777" w:rsidTr="006C3139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5C92639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992" w:hanging="992"/>
              <w:mirrorIndents/>
              <w:rPr>
                <w:rFonts w:ascii="Chu Van An" w:hAnsi="Chu Van An" w:cs="Chu Van An"/>
                <w:szCs w:val="24"/>
                <w:lang w:val="fr-FR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3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  <w:lang w:val="fr-FR"/>
              </w:rPr>
              <w:t xml:space="preserve">Cho </w:t>
            </w:r>
            <w:r w:rsidRPr="00F575C9">
              <w:rPr>
                <w:position w:val="-14"/>
              </w:rPr>
              <w:object w:dxaOrig="1125" w:dyaOrig="405" w14:anchorId="1D6DC193">
                <v:shape id="_x0000_i22151" type="#_x0000_t75" style="width:56.1pt;height:20.55pt" o:ole="">
                  <v:imagedata r:id="rId503" o:title=""/>
                </v:shape>
                <o:OLEObject Type="Embed" ProgID="Equation.DSMT4" ShapeID="_x0000_i22151" DrawAspect="Content" ObjectID="_1686017438" r:id="rId504"/>
              </w:object>
            </w:r>
            <w:r w:rsidRPr="00785527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F575C9">
              <w:rPr>
                <w:position w:val="-16"/>
              </w:rPr>
              <w:object w:dxaOrig="2205" w:dyaOrig="435" w14:anchorId="16A7DAE1">
                <v:shape id="_x0000_i22152" type="#_x0000_t75" style="width:110.35pt;height:21.5pt" o:ole="">
                  <v:imagedata r:id="rId505" o:title=""/>
                </v:shape>
                <o:OLEObject Type="Embed" ProgID="Equation.DSMT4" ShapeID="_x0000_i22152" DrawAspect="Content" ObjectID="_1686017439" r:id="rId506"/>
              </w:object>
            </w:r>
            <w:r w:rsidRPr="00785527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F575C9">
              <w:rPr>
                <w:position w:val="-14"/>
              </w:rPr>
              <w:object w:dxaOrig="975" w:dyaOrig="405" w14:anchorId="40849F3D">
                <v:shape id="_x0000_i22153" type="#_x0000_t75" style="width:48.6pt;height:20.55pt" o:ole="">
                  <v:imagedata r:id="rId507" o:title=""/>
                </v:shape>
                <o:OLEObject Type="Embed" ProgID="Equation.DSMT4" ShapeID="_x0000_i22153" DrawAspect="Content" ObjectID="_1686017440" r:id="rId508"/>
              </w:object>
            </w:r>
            <w:r w:rsidRPr="00785527">
              <w:rPr>
                <w:rFonts w:ascii="Chu Van An" w:hAnsi="Chu Van An" w:cs="Chu Van An"/>
                <w:szCs w:val="24"/>
                <w:lang w:val="fr-FR"/>
              </w:rPr>
              <w:t xml:space="preserve">. Tập </w:t>
            </w:r>
            <w:r w:rsidRPr="00F575C9">
              <w:rPr>
                <w:position w:val="-14"/>
              </w:rPr>
              <w:object w:dxaOrig="1275" w:dyaOrig="405" w14:anchorId="3ADDB529">
                <v:shape id="_x0000_i22154" type="#_x0000_t75" style="width:63.6pt;height:20.55pt" o:ole="">
                  <v:imagedata r:id="rId509" o:title=""/>
                </v:shape>
                <o:OLEObject Type="Embed" ProgID="Equation.DSMT4" ShapeID="_x0000_i22154" DrawAspect="Content" ObjectID="_1686017441" r:id="rId510"/>
              </w:object>
            </w:r>
            <w:r w:rsidRPr="00785527">
              <w:rPr>
                <w:rFonts w:ascii="Chu Van An" w:hAnsi="Chu Van An" w:cs="Chu Van An"/>
                <w:szCs w:val="24"/>
                <w:lang w:val="fr-FR"/>
              </w:rPr>
              <w:t xml:space="preserve"> có bao nhiêu phần tử là số nguyên.</w:t>
            </w:r>
          </w:p>
          <w:p w14:paraId="70CC3FBB" w14:textId="77777777" w:rsidR="00921881" w:rsidRPr="00F575C9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  <w:lang w:val="fr-FR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65" w:dyaOrig="285" w14:anchorId="667BC31A">
                <v:shape id="_x0000_i22087" type="#_x0000_t75" style="width:8.4pt;height:14.05pt" o:ole="">
                  <v:imagedata r:id="rId511" o:title=""/>
                </v:shape>
                <o:OLEObject Type="Embed" ProgID="Equation.DSMT4" ShapeID="_x0000_i22087" DrawAspect="Content" ObjectID="_1686017442" r:id="rId512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35" w:dyaOrig="255" w14:anchorId="34F8BB26">
                <v:shape id="_x0000_i22088" type="#_x0000_t75" style="width:6.55pt;height:13.1pt" o:ole="">
                  <v:imagedata r:id="rId513" o:title=""/>
                </v:shape>
                <o:OLEObject Type="Embed" ProgID="Equation.DSMT4" ShapeID="_x0000_i22088" DrawAspect="Content" ObjectID="_1686017443" r:id="rId514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85" w14:anchorId="45308090">
                <v:shape id="_x0000_i22089" type="#_x0000_t75" style="width:9.35pt;height:14.05pt" o:ole="">
                  <v:imagedata r:id="rId515" o:title=""/>
                </v:shape>
                <o:OLEObject Type="Embed" ProgID="Equation.DSMT4" ShapeID="_x0000_i22089" DrawAspect="Content" ObjectID="_1686017444" r:id="rId516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55" w14:anchorId="70C0F365">
                <v:shape id="_x0000_i22090" type="#_x0000_t75" style="width:9.35pt;height:13.1pt" o:ole="">
                  <v:imagedata r:id="rId517" o:title=""/>
                </v:shape>
                <o:OLEObject Type="Embed" ProgID="Equation.DSMT4" ShapeID="_x0000_i22090" DrawAspect="Content" ObjectID="_1686017445" r:id="rId518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6B5DFC5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A5665B3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3C870CFD" w14:textId="77777777" w:rsidTr="006C3139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00CBB9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992" w:hanging="992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4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</w:t>
            </w:r>
            <w:r w:rsidRPr="00F575C9">
              <w:object w:dxaOrig="3260" w:dyaOrig="340" w14:anchorId="354656CA">
                <v:shape id="_x0000_i22149" type="#_x0000_t75" style="width:163.65pt;height:16.85pt" o:ole="">
                  <v:imagedata r:id="rId519" o:title=""/>
                </v:shape>
                <o:OLEObject Type="Embed" ProgID="Equation.DSMT4" ShapeID="_x0000_i22149" DrawAspect="Content" ObjectID="_1686017446" r:id="rId520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. Khi đó, </w:t>
            </w:r>
            <w:r w:rsidRPr="00F575C9">
              <w:object w:dxaOrig="999" w:dyaOrig="340" w14:anchorId="667C48D7">
                <v:shape id="_x0000_i22150" type="#_x0000_t75" style="width:49.55pt;height:16.85pt" o:ole="">
                  <v:imagedata r:id="rId521" o:title=""/>
                </v:shape>
                <o:OLEObject Type="Embed" ProgID="Equation.DSMT4" ShapeID="_x0000_i22150" DrawAspect="Content" ObjectID="_1686017447" r:id="rId522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7394308D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510" w:dyaOrig="344" w14:anchorId="4903488E">
                <v:shape id="_x0000_i22091" type="#_x0000_t75" style="width:25.25pt;height:16.85pt" o:ole="">
                  <v:imagedata r:id="rId523" o:title=""/>
                </v:shape>
                <o:OLEObject Type="Embed" ProgID="Equation.DSMT4" ShapeID="_x0000_i22091" DrawAspect="Content" ObjectID="_1686017448" r:id="rId524"/>
              </w:objec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1733" w:dyaOrig="344" w14:anchorId="1E03515F">
                <v:shape id="_x0000_i22092" type="#_x0000_t75" style="width:86.95pt;height:16.85pt" o:ole="">
                  <v:imagedata r:id="rId525" o:title=""/>
                </v:shape>
                <o:OLEObject Type="Embed" ProgID="Equation.DSMT4" ShapeID="_x0000_i22092" DrawAspect="Content" ObjectID="_1686017449" r:id="rId526"/>
              </w:object>
            </w:r>
          </w:p>
          <w:p w14:paraId="171781D8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522" w:dyaOrig="344" w14:anchorId="00555E91">
                <v:shape id="_x0000_i22093" type="#_x0000_t75" style="width:26.2pt;height:16.85pt" o:ole="">
                  <v:imagedata r:id="rId527" o:title=""/>
                </v:shape>
                <o:OLEObject Type="Embed" ProgID="Equation.DSMT4" ShapeID="_x0000_i22093" DrawAspect="Content" ObjectID="_1686017450" r:id="rId528"/>
              </w:objec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1733" w:dyaOrig="344" w14:anchorId="661984DD">
                <v:shape id="_x0000_i22094" type="#_x0000_t75" style="width:86.95pt;height:16.85pt" o:ole="">
                  <v:imagedata r:id="rId529" o:title=""/>
                </v:shape>
                <o:OLEObject Type="Embed" ProgID="Equation.DSMT4" ShapeID="_x0000_i22094" DrawAspect="Content" ObjectID="_1686017451" r:id="rId530"/>
              </w:object>
            </w:r>
          </w:p>
          <w:p w14:paraId="7BDD062B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42A37E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1E397FF3" w14:textId="77777777" w:rsidTr="006C3139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40A1530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Câu 5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Cho ba tập </w:t>
            </w:r>
            <w:r w:rsidRPr="00F575C9">
              <w:object w:dxaOrig="1070" w:dyaOrig="395" w14:anchorId="7C0B0838">
                <v:shape id="_x0000_i22146" type="#_x0000_t75" style="width:53.3pt;height:19.65pt" o:ole="">
                  <v:imagedata r:id="rId531" o:title=""/>
                </v:shape>
                <o:OLEObject Type="Embed" ProgID="Equation.DSMT4" ShapeID="_x0000_i22146" DrawAspect="Content" ObjectID="_1686017452" r:id="rId532"/>
              </w:objec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; </w:t>
            </w:r>
            <w:r w:rsidRPr="00F575C9">
              <w:object w:dxaOrig="2166" w:dyaOrig="395" w14:anchorId="4E47572F">
                <v:shape id="_x0000_i22147" type="#_x0000_t75" style="width:107.55pt;height:19.65pt" o:ole="">
                  <v:imagedata r:id="rId533" o:title=""/>
                </v:shape>
                <o:OLEObject Type="Embed" ProgID="Equation.DSMT4" ShapeID="_x0000_i22147" DrawAspect="Content" ObjectID="_1686017453" r:id="rId534"/>
              </w:objec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; </w:t>
            </w:r>
            <w:r w:rsidRPr="00F575C9">
              <w:rPr>
                <w:position w:val="-16"/>
                <w:lang w:val="nl-NL"/>
              </w:rPr>
              <w:object w:dxaOrig="1861" w:dyaOrig="433" w14:anchorId="21E8963E">
                <v:shape id="_x0000_i22148" type="#_x0000_t75" style="width:92.55pt;height:21.5pt" o:ole="">
                  <v:imagedata r:id="rId535" o:title=""/>
                </v:shape>
                <o:OLEObject Type="Embed" ProgID="Equation.DSMT4" ShapeID="_x0000_i22148" DrawAspect="Content" ObjectID="_1686017454" r:id="rId536"/>
              </w:objec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 khi đó</w:t>
            </w:r>
          </w:p>
          <w:p w14:paraId="31DB8CA8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1797" w:dyaOrig="395" w14:anchorId="72D89F23">
                <v:shape id="_x0000_i22095" type="#_x0000_t75" style="width:89.75pt;height:19.65pt" o:ole="">
                  <v:imagedata r:id="rId537" o:title=""/>
                </v:shape>
                <o:OLEObject Type="Embed" ProgID="Equation.DSMT4" ShapeID="_x0000_i22095" DrawAspect="Content" ObjectID="_1686017455" r:id="rId538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1771" w:dyaOrig="395" w14:anchorId="7B5E0104">
                <v:shape id="_x0000_i22096" type="#_x0000_t75" style="width:88.85pt;height:19.65pt" o:ole="">
                  <v:imagedata r:id="rId539" o:title=""/>
                </v:shape>
                <o:OLEObject Type="Embed" ProgID="Equation.DSMT4" ShapeID="_x0000_i22096" DrawAspect="Content" ObjectID="_1686017456" r:id="rId540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EAFE80A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1771" w:dyaOrig="395" w14:anchorId="6059E7AB">
                <v:shape id="_x0000_i22097" type="#_x0000_t75" style="width:88.85pt;height:19.65pt" o:ole="">
                  <v:imagedata r:id="rId541" o:title=""/>
                </v:shape>
                <o:OLEObject Type="Embed" ProgID="Equation.DSMT4" ShapeID="_x0000_i22097" DrawAspect="Content" ObjectID="_1686017457" r:id="rId542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1771" w:dyaOrig="395" w14:anchorId="741976A4">
                <v:shape id="_x0000_i22098" type="#_x0000_t75" style="width:88.85pt;height:19.65pt" o:ole="">
                  <v:imagedata r:id="rId543" o:title=""/>
                </v:shape>
                <o:OLEObject Type="Embed" ProgID="Equation.DSMT4" ShapeID="_x0000_i22098" DrawAspect="Content" ObjectID="_1686017458" r:id="rId544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D65ADC2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C7DB6B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40C7B772" w14:textId="77777777" w:rsidTr="006C3139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EE4C38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992" w:hanging="992"/>
              <w:mirrorIndents/>
              <w:rPr>
                <w:rFonts w:ascii="Chu Van An" w:hAnsi="Chu Van An" w:cs="Chu Van An"/>
                <w:szCs w:val="24"/>
                <w:lang w:val="nl-NL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Câu 6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Cho ba tập </w:t>
            </w:r>
            <w:r w:rsidRPr="00F575C9">
              <w:object w:dxaOrig="1070" w:dyaOrig="395" w14:anchorId="0FE96485">
                <v:shape id="_x0000_i22143" type="#_x0000_t75" style="width:53.3pt;height:19.65pt" o:ole="">
                  <v:imagedata r:id="rId545" o:title=""/>
                </v:shape>
                <o:OLEObject Type="Embed" ProgID="Equation.DSMT4" ShapeID="_x0000_i22143" DrawAspect="Content" ObjectID="_1686017459" r:id="rId546"/>
              </w:objec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; </w:t>
            </w:r>
            <w:r w:rsidRPr="00F575C9">
              <w:object w:dxaOrig="2281" w:dyaOrig="395" w14:anchorId="07C20E5F">
                <v:shape id="_x0000_i22144" type="#_x0000_t75" style="width:114.1pt;height:19.65pt" o:ole="">
                  <v:imagedata r:id="rId547" o:title=""/>
                </v:shape>
                <o:OLEObject Type="Embed" ProgID="Equation.DSMT4" ShapeID="_x0000_i22144" DrawAspect="Content" ObjectID="_1686017460" r:id="rId548"/>
              </w:objec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; </w:t>
            </w:r>
            <w:r w:rsidRPr="00F575C9">
              <w:rPr>
                <w:position w:val="-16"/>
              </w:rPr>
              <w:object w:dxaOrig="1912" w:dyaOrig="433" w14:anchorId="3AAE1400">
                <v:shape id="_x0000_i22145" type="#_x0000_t75" style="width:95.4pt;height:21.5pt" o:ole="">
                  <v:imagedata r:id="rId549" o:title=""/>
                </v:shape>
                <o:OLEObject Type="Embed" ProgID="Equation.DSMT4" ShapeID="_x0000_i22145" DrawAspect="Content" ObjectID="_1686017461" r:id="rId550"/>
              </w:objec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>. Khi đó</w:t>
            </w:r>
          </w:p>
          <w:p w14:paraId="36EECA00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2141" w:dyaOrig="395" w14:anchorId="43421466">
                <v:shape id="_x0000_i22099" type="#_x0000_t75" style="width:107.55pt;height:19.65pt" o:ole="">
                  <v:imagedata r:id="rId551" o:title=""/>
                </v:shape>
                <o:OLEObject Type="Embed" ProgID="Equation.DSMT4" ShapeID="_x0000_i22099" DrawAspect="Content" ObjectID="_1686017462" r:id="rId552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2166" w:dyaOrig="395" w14:anchorId="59156312">
                <v:shape id="_x0000_i22100" type="#_x0000_t75" style="width:107.55pt;height:19.65pt" o:ole="">
                  <v:imagedata r:id="rId553" o:title=""/>
                </v:shape>
                <o:OLEObject Type="Embed" ProgID="Equation.DSMT4" ShapeID="_x0000_i22100" DrawAspect="Content" ObjectID="_1686017463" r:id="rId554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01C82AAF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2115" w:dyaOrig="395" w14:anchorId="24869776">
                <v:shape id="_x0000_i22101" type="#_x0000_t75" style="width:105.65pt;height:19.65pt" o:ole="">
                  <v:imagedata r:id="rId555" o:title=""/>
                </v:shape>
                <o:OLEObject Type="Embed" ProgID="Equation.DSMT4" ShapeID="_x0000_i22101" DrawAspect="Content" ObjectID="_1686017464" r:id="rId556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2141" w:dyaOrig="395" w14:anchorId="5A6D4F40">
                <v:shape id="_x0000_i22102" type="#_x0000_t75" style="width:107.55pt;height:19.65pt" o:ole="">
                  <v:imagedata r:id="rId557" o:title=""/>
                </v:shape>
                <o:OLEObject Type="Embed" ProgID="Equation.DSMT4" ShapeID="_x0000_i22102" DrawAspect="Content" ObjectID="_1686017465" r:id="rId558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771A3664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3A58AB9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44417B83" w14:textId="77777777" w:rsidTr="006C3139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D55AE4" w14:textId="7249C654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992" w:hanging="992"/>
              <w:mirrorIndents/>
              <w:rPr>
                <w:rFonts w:ascii="Chu Van An" w:hAnsi="Chu Van An" w:cs="Chu Van An"/>
                <w:szCs w:val="24"/>
                <w:lang w:val="nl-NL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Câu 7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Cho ba tập hợp </w:t>
            </w:r>
            <w:r w:rsidRPr="00921881">
              <w:rPr>
                <w:position w:val="-14"/>
              </w:rPr>
              <w:object w:dxaOrig="1280" w:dyaOrig="400" w14:anchorId="2E862BBC">
                <v:shape id="_x0000_i22244" type="#_x0000_t75" style="width:64.5pt;height:19.65pt" o:ole="">
                  <v:imagedata r:id="rId559" o:title=""/>
                </v:shape>
                <o:OLEObject Type="Embed" ProgID="Equation.DSMT4" ShapeID="_x0000_i22244" DrawAspect="Content" ObjectID="_1686017466" r:id="rId560"/>
              </w:objec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, </w:t>
            </w:r>
            <w:r w:rsidRPr="00921881">
              <w:rPr>
                <w:position w:val="-14"/>
              </w:rPr>
              <w:object w:dxaOrig="1100" w:dyaOrig="400" w14:anchorId="6C488AD5">
                <v:shape id="_x0000_i22246" type="#_x0000_t75" style="width:55.15pt;height:19.65pt" o:ole="">
                  <v:imagedata r:id="rId561" o:title=""/>
                </v:shape>
                <o:OLEObject Type="Embed" ProgID="Equation.DSMT4" ShapeID="_x0000_i22246" DrawAspect="Content" ObjectID="_1686017467" r:id="rId562"/>
              </w:objec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 và </w:t>
            </w:r>
            <w:r w:rsidRPr="00921881">
              <w:rPr>
                <w:position w:val="-14"/>
              </w:rPr>
              <w:object w:dxaOrig="1080" w:dyaOrig="400" w14:anchorId="36030EC8">
                <v:shape id="_x0000_i22248" type="#_x0000_t75" style="width:53.3pt;height:19.65pt" o:ole="">
                  <v:imagedata r:id="rId563" o:title=""/>
                </v:shape>
                <o:OLEObject Type="Embed" ProgID="Equation.DSMT4" ShapeID="_x0000_i22248" DrawAspect="Content" ObjectID="_1686017468" r:id="rId564"/>
              </w:objec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>. Chọn khẳng định đúng</w:t>
            </w:r>
          </w:p>
          <w:p w14:paraId="3C0CCBCC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2294" w:dyaOrig="408" w14:anchorId="2E5ADCCF">
                <v:shape id="_x0000_i22103" type="#_x0000_t75" style="width:115pt;height:20.55pt" o:ole="">
                  <v:imagedata r:id="rId565" o:title=""/>
                </v:shape>
                <o:OLEObject Type="Embed" ProgID="Equation.DSMT4" ShapeID="_x0000_i22103" DrawAspect="Content" ObjectID="_1686017469" r:id="rId566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2217" w:dyaOrig="408" w14:anchorId="6ED5B5FB">
                <v:shape id="_x0000_i22104" type="#_x0000_t75" style="width:111.25pt;height:20.55pt" o:ole="">
                  <v:imagedata r:id="rId567" o:title=""/>
                </v:shape>
                <o:OLEObject Type="Embed" ProgID="Equation.DSMT4" ShapeID="_x0000_i22104" DrawAspect="Content" ObjectID="_1686017470" r:id="rId568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51F32B53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lastRenderedPageBreak/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2625" w:dyaOrig="408" w14:anchorId="17B354A6">
                <v:shape id="_x0000_i22105" type="#_x0000_t75" style="width:130.9pt;height:20.55pt" o:ole="">
                  <v:imagedata r:id="rId569" o:title=""/>
                </v:shape>
                <o:OLEObject Type="Embed" ProgID="Equation.DSMT4" ShapeID="_x0000_i22105" DrawAspect="Content" ObjectID="_1686017471" r:id="rId570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2804" w:dyaOrig="408" w14:anchorId="55C31E86">
                <v:shape id="_x0000_i22106" type="#_x0000_t75" style="width:140.25pt;height:20.55pt" o:ole="">
                  <v:imagedata r:id="rId571" o:title=""/>
                </v:shape>
                <o:OLEObject Type="Embed" ProgID="Equation.DSMT4" ShapeID="_x0000_i22106" DrawAspect="Content" ObjectID="_1686017472" r:id="rId572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78D1DD4D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623BE1F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921881" w14:paraId="0A4DD20E" w14:textId="77777777" w:rsidTr="006C3139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F2C18AC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Câu 8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Cho 2 tập hợp </w:t>
            </w:r>
            <w:r w:rsidRPr="00F575C9">
              <w:rPr>
                <w:position w:val="-14"/>
                <w:lang w:val="nl-NL"/>
              </w:rPr>
              <w:object w:dxaOrig="2243" w:dyaOrig="408" w14:anchorId="3976D9B1">
                <v:shape id="_x0000_i22138" type="#_x0000_t75" style="width:112.2pt;height:20.55pt" o:ole="">
                  <v:imagedata r:id="rId573" o:title=""/>
                </v:shape>
                <o:OLEObject Type="Embed" ProgID="Equation.DSMT4" ShapeID="_x0000_i22138" DrawAspect="Content" ObjectID="_1686017473" r:id="rId574"/>
              </w:objec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. Tập hợp </w:t>
            </w:r>
            <w:r w:rsidRPr="00F575C9">
              <w:rPr>
                <w:position w:val="-12"/>
              </w:rPr>
              <w:object w:dxaOrig="701" w:dyaOrig="370" w14:anchorId="1F8A1B11">
                <v:shape id="_x0000_i22139" type="#_x0000_t75" style="width:35.55pt;height:18.7pt" o:ole="">
                  <v:imagedata r:id="rId575" o:title=""/>
                </v:shape>
                <o:OLEObject Type="Embed" ProgID="Equation.DSMT4" ShapeID="_x0000_i22139" DrawAspect="Content" ObjectID="_1686017474" r:id="rId576"/>
              </w:object>
            </w:r>
            <w:r w:rsidRPr="00785527">
              <w:rPr>
                <w:rFonts w:ascii="Chu Van An" w:hAnsi="Chu Van An" w:cs="Chu Van An"/>
                <w:position w:val="-12"/>
                <w:lang w:val="nl-NL"/>
              </w:rPr>
              <w:t xml:space="preserve"> </w: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>là tập hợp nào?</w:t>
            </w:r>
          </w:p>
          <w:p w14:paraId="79BB4E48" w14:textId="77777777" w:rsidR="00921881" w:rsidRPr="00F575C9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position w:val="-14"/>
                <w:sz w:val="24"/>
                <w:szCs w:val="24"/>
                <w:lang w:val="nl-NL"/>
              </w:rPr>
              <w:object w:dxaOrig="841" w:dyaOrig="408" w14:anchorId="103D24C2">
                <v:shape id="_x0000_i22107" type="#_x0000_t75" style="width:42.1pt;height:20.55pt" o:ole="">
                  <v:imagedata r:id="rId577" o:title=""/>
                </v:shape>
                <o:OLEObject Type="Embed" ProgID="Equation.DSMT4" ShapeID="_x0000_i22107" DrawAspect="Content" ObjectID="_1686017475" r:id="rId578"/>
              </w:object>
            </w:r>
            <w:r w:rsidRPr="00F575C9"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  <w:t>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 </w:t>
            </w:r>
            <w:r w:rsidRPr="00F575C9">
              <w:rPr>
                <w:rFonts w:ascii="Chu Van An" w:hAnsi="Chu Van An" w:cs="Chu Van An"/>
                <w:b/>
                <w:position w:val="-14"/>
                <w:sz w:val="24"/>
                <w:szCs w:val="24"/>
                <w:lang w:val="nl-NL"/>
              </w:rPr>
              <w:object w:dxaOrig="854" w:dyaOrig="408" w14:anchorId="14B7E831">
                <v:shape id="_x0000_i22108" type="#_x0000_t75" style="width:43pt;height:20.55pt" o:ole="">
                  <v:imagedata r:id="rId579" o:title=""/>
                </v:shape>
                <o:OLEObject Type="Embed" ProgID="Equation.DSMT4" ShapeID="_x0000_i22108" DrawAspect="Content" ObjectID="_1686017476" r:id="rId580"/>
              </w:object>
            </w:r>
            <w:r w:rsidRPr="00F575C9"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  <w:t>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 </w:t>
            </w:r>
            <w:r w:rsidRPr="00F575C9">
              <w:rPr>
                <w:rFonts w:ascii="Chu Van An" w:hAnsi="Chu Van An" w:cs="Chu Van An"/>
                <w:b/>
                <w:position w:val="-6"/>
                <w:sz w:val="24"/>
                <w:szCs w:val="24"/>
                <w:lang w:val="nl-NL"/>
              </w:rPr>
              <w:object w:dxaOrig="268" w:dyaOrig="293" w14:anchorId="6E535EBD">
                <v:shape id="_x0000_i22109" type="#_x0000_t75" style="width:13.1pt;height:14.95pt" o:ole="">
                  <v:imagedata r:id="rId581" o:title=""/>
                </v:shape>
                <o:OLEObject Type="Embed" ProgID="Equation.DSMT4" ShapeID="_x0000_i22109" DrawAspect="Content" ObjectID="_1686017477" r:id="rId582"/>
              </w:object>
            </w:r>
            <w:r w:rsidRPr="00F575C9"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  <w:t>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 </w:t>
            </w:r>
            <w:r w:rsidRPr="00F575C9">
              <w:rPr>
                <w:rFonts w:ascii="Chu Van An" w:hAnsi="Chu Van An" w:cs="Chu Van An"/>
                <w:b/>
                <w:position w:val="-14"/>
                <w:sz w:val="24"/>
                <w:szCs w:val="24"/>
                <w:lang w:val="nl-NL"/>
              </w:rPr>
              <w:object w:dxaOrig="701" w:dyaOrig="408" w14:anchorId="0F6668AE">
                <v:shape id="_x0000_i22110" type="#_x0000_t75" style="width:35.55pt;height:20.55pt" o:ole="">
                  <v:imagedata r:id="rId583" o:title=""/>
                </v:shape>
                <o:OLEObject Type="Embed" ProgID="Equation.DSMT4" ShapeID="_x0000_i22110" DrawAspect="Content" ObjectID="_1686017478" r:id="rId584"/>
              </w:object>
            </w:r>
            <w:r w:rsidRPr="00F575C9"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  <w:t>.</w:t>
            </w:r>
          </w:p>
          <w:p w14:paraId="21B70B28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633BFB2" w14:textId="77777777" w:rsidR="00921881" w:rsidRDefault="00921881" w:rsidP="006C313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1ACDB580" w14:textId="77777777" w:rsidTr="006C3139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801403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992" w:hanging="992"/>
              <w:mirrorIndents/>
              <w:rPr>
                <w:rFonts w:ascii="Chu Van An" w:hAnsi="Chu Van An" w:cs="Chu Van An"/>
                <w:szCs w:val="24"/>
                <w:lang w:val="nl-NL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Câu 9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Cho </w:t>
            </w:r>
            <w:r w:rsidRPr="00F575C9">
              <w:rPr>
                <w:position w:val="-10"/>
                <w:lang w:val="nl-NL"/>
              </w:rPr>
              <w:object w:dxaOrig="599" w:dyaOrig="331" w14:anchorId="66CAA3F7">
                <v:shape id="_x0000_i22135" type="#_x0000_t75" style="width:29.9pt;height:16.85pt" o:ole="">
                  <v:imagedata r:id="rId585" o:title=""/>
                </v:shape>
                <o:OLEObject Type="Embed" ProgID="Equation.DSMT4" ShapeID="_x0000_i22135" DrawAspect="Content" ObjectID="_1686017479" r:id="rId586"/>
              </w:objec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 là những số thực dương thỏa </w:t>
            </w:r>
            <w:r w:rsidRPr="00F575C9">
              <w:rPr>
                <w:position w:val="-6"/>
                <w:lang w:val="nl-NL"/>
              </w:rPr>
              <w:object w:dxaOrig="1274" w:dyaOrig="293" w14:anchorId="070122E2">
                <v:shape id="_x0000_i22136" type="#_x0000_t75" style="width:63.6pt;height:14.95pt" o:ole="">
                  <v:imagedata r:id="rId587" o:title=""/>
                </v:shape>
                <o:OLEObject Type="Embed" ProgID="Equation.DSMT4" ShapeID="_x0000_i22136" DrawAspect="Content" ObjectID="_1686017480" r:id="rId588"/>
              </w:objec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. Xác định tập hợp </w:t>
            </w:r>
            <w:r w:rsidRPr="00F575C9">
              <w:rPr>
                <w:position w:val="-14"/>
              </w:rPr>
              <w:object w:dxaOrig="1810" w:dyaOrig="408" w14:anchorId="51A3FE02">
                <v:shape id="_x0000_i22137" type="#_x0000_t75" style="width:90.7pt;height:20.55pt" o:ole="">
                  <v:imagedata r:id="rId589" o:title=""/>
                </v:shape>
                <o:OLEObject Type="Embed" ProgID="Equation.DSMT4" ShapeID="_x0000_i22137" DrawAspect="Content" ObjectID="_1686017481" r:id="rId590"/>
              </w:object>
            </w:r>
          </w:p>
          <w:p w14:paraId="5A8CA861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  <w:lang w:val="nl-NL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726" w:dyaOrig="293" w14:anchorId="1B547EA0">
                <v:shape id="_x0000_i22111" type="#_x0000_t75" style="width:36.45pt;height:14.95pt" o:ole="">
                  <v:imagedata r:id="rId591" o:title=""/>
                </v:shape>
                <o:OLEObject Type="Embed" ProgID="Equation.DSMT4" ShapeID="_x0000_i22111" DrawAspect="Content" ObjectID="_1686017482" r:id="rId592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1070" w:dyaOrig="408" w14:anchorId="138A892F">
                <v:shape id="_x0000_i22112" type="#_x0000_t75" style="width:53.3pt;height:20.55pt" o:ole="">
                  <v:imagedata r:id="rId593" o:title=""/>
                </v:shape>
                <o:OLEObject Type="Embed" ProgID="Equation.DSMT4" ShapeID="_x0000_i22112" DrawAspect="Content" ObjectID="_1686017483" r:id="rId594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612483A7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1465" w:dyaOrig="408" w14:anchorId="44BD875F">
                <v:shape id="_x0000_i22113" type="#_x0000_t75" style="width:73.85pt;height:20.55pt" o:ole="">
                  <v:imagedata r:id="rId595" o:title=""/>
                </v:shape>
                <o:OLEObject Type="Embed" ProgID="Equation.DSMT4" ShapeID="_x0000_i22113" DrawAspect="Content" ObjectID="_1686017484" r:id="rId596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1019" w:dyaOrig="408" w14:anchorId="35FF234D">
                <v:shape id="_x0000_i22114" type="#_x0000_t75" style="width:51.45pt;height:20.55pt" o:ole="">
                  <v:imagedata r:id="rId597" o:title=""/>
                </v:shape>
                <o:OLEObject Type="Embed" ProgID="Equation.DSMT4" ShapeID="_x0000_i22114" DrawAspect="Content" ObjectID="_1686017485" r:id="rId598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50DB8585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09E0FB8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1D4569B1" w14:textId="77777777" w:rsidTr="006C3139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B8B70E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992" w:hanging="992"/>
              <w:mirrorIndents/>
              <w:rPr>
                <w:rFonts w:ascii="Chu Van An" w:hAnsi="Chu Van An" w:cs="Chu Van An"/>
                <w:szCs w:val="24"/>
                <w:lang w:val="fr-FR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10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  <w:lang w:val="fr-FR"/>
              </w:rPr>
              <w:t xml:space="preserve">Cho </w:t>
            </w:r>
            <w:r w:rsidRPr="00F575C9">
              <w:rPr>
                <w:position w:val="-14"/>
                <w:lang w:val="fr-FR"/>
              </w:rPr>
              <w:object w:dxaOrig="1094" w:dyaOrig="405" w14:anchorId="17FA0802">
                <v:shape id="_x0000_i22133" type="#_x0000_t75" style="width:55.15pt;height:20.55pt" o:ole="">
                  <v:imagedata r:id="rId599" o:title=""/>
                </v:shape>
                <o:OLEObject Type="Embed" ProgID="Equation.DSMT4" ShapeID="_x0000_i22133" DrawAspect="Content" ObjectID="_1686017486" r:id="rId600"/>
              </w:object>
            </w:r>
            <w:r w:rsidRPr="00785527">
              <w:rPr>
                <w:rFonts w:ascii="Chu Van An" w:hAnsi="Chu Van An" w:cs="Chu Van An"/>
                <w:szCs w:val="24"/>
                <w:lang w:val="fr-FR"/>
              </w:rPr>
              <w:t>. Tập hợp</w:t>
            </w:r>
            <w:r w:rsidRPr="00F575C9">
              <w:rPr>
                <w:position w:val="-12"/>
                <w:lang w:val="fr-FR"/>
              </w:rPr>
              <w:object w:dxaOrig="495" w:dyaOrig="360" w14:anchorId="6E11EFB1">
                <v:shape id="_x0000_i22134" type="#_x0000_t75" style="width:24.3pt;height:17.75pt" o:ole="">
                  <v:imagedata r:id="rId601" o:title=""/>
                </v:shape>
                <o:OLEObject Type="Embed" ProgID="Equation.DSMT4" ShapeID="_x0000_i22134" DrawAspect="Content" ObjectID="_1686017487" r:id="rId602"/>
              </w:object>
            </w:r>
            <w:r w:rsidRPr="00785527">
              <w:rPr>
                <w:rFonts w:ascii="Chu Van An" w:hAnsi="Chu Van An" w:cs="Chu Van An"/>
                <w:szCs w:val="24"/>
                <w:lang w:val="fr-FR"/>
              </w:rPr>
              <w:t xml:space="preserve"> là</w:t>
            </w:r>
          </w:p>
          <w:p w14:paraId="29537FD6" w14:textId="77777777" w:rsidR="00921881" w:rsidRPr="00F575C9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  <w:lang w:val="fr-FR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position w:val="-14"/>
                <w:sz w:val="24"/>
              </w:rPr>
              <w:object w:dxaOrig="960" w:dyaOrig="405" w14:anchorId="412557A1">
                <v:shape id="_x0000_i22115" type="#_x0000_t75" style="width:47.7pt;height:20.55pt" o:ole="">
                  <v:imagedata r:id="rId603" o:title=""/>
                </v:shape>
                <o:OLEObject Type="Embed" ProgID="Equation.DSMT4" ShapeID="_x0000_i22115" DrawAspect="Content" ObjectID="_1686017488" r:id="rId604"/>
              </w:object>
            </w:r>
            <w:r w:rsidRPr="00F575C9">
              <w:rPr>
                <w:rFonts w:ascii="Chu Van An" w:hAnsi="Chu Van An" w:cs="Chu Van An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</w:rPr>
              <w:t>Ⓑ.</w:t>
            </w:r>
            <w:r w:rsidRPr="00F575C9">
              <w:rPr>
                <w:rFonts w:ascii="Chu Van An" w:hAnsi="Chu Van An" w:cs="Chu Van An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</w:rPr>
              <w:object w:dxaOrig="825" w:dyaOrig="405" w14:anchorId="509F9EEB">
                <v:shape id="_x0000_i22116" type="#_x0000_t75" style="width:41.15pt;height:20.55pt" o:ole="">
                  <v:imagedata r:id="rId605" o:title=""/>
                </v:shape>
                <o:OLEObject Type="Embed" ProgID="Equation.DSMT4" ShapeID="_x0000_i22116" DrawAspect="Content" ObjectID="_1686017489" r:id="rId606"/>
              </w:object>
            </w:r>
            <w:r w:rsidRPr="00F575C9">
              <w:rPr>
                <w:rFonts w:ascii="Chu Van An" w:hAnsi="Chu Van An" w:cs="Chu Van An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</w:rPr>
              <w:t>Ⓒ.</w:t>
            </w:r>
            <w:r w:rsidRPr="00F575C9">
              <w:rPr>
                <w:rFonts w:ascii="Chu Van An" w:hAnsi="Chu Van An" w:cs="Chu Van An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</w:rPr>
              <w:object w:dxaOrig="825" w:dyaOrig="405" w14:anchorId="16A078A3">
                <v:shape id="_x0000_i22117" type="#_x0000_t75" style="width:41.15pt;height:20.55pt" o:ole="">
                  <v:imagedata r:id="rId607" o:title=""/>
                </v:shape>
                <o:OLEObject Type="Embed" ProgID="Equation.DSMT4" ShapeID="_x0000_i22117" DrawAspect="Content" ObjectID="_1686017490" r:id="rId608"/>
              </w:object>
            </w:r>
            <w:r w:rsidRPr="00F575C9">
              <w:rPr>
                <w:rFonts w:ascii="Chu Van An" w:hAnsi="Chu Van An" w:cs="Chu Van An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</w:rPr>
              <w:t>Ⓓ.</w:t>
            </w:r>
            <w:r w:rsidRPr="00F575C9">
              <w:rPr>
                <w:rFonts w:ascii="Chu Van An" w:hAnsi="Chu Van An" w:cs="Chu Van An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</w:rPr>
              <w:object w:dxaOrig="1906" w:dyaOrig="405" w14:anchorId="2540C1D5">
                <v:shape id="_x0000_i22118" type="#_x0000_t75" style="width:95.4pt;height:20.55pt" o:ole="">
                  <v:imagedata r:id="rId609" o:title=""/>
                </v:shape>
                <o:OLEObject Type="Embed" ProgID="Equation.DSMT4" ShapeID="_x0000_i22118" DrawAspect="Content" ObjectID="_1686017491" r:id="rId610"/>
              </w:object>
            </w:r>
          </w:p>
          <w:p w14:paraId="035BEFDD" w14:textId="77777777" w:rsidR="00921881" w:rsidRDefault="00921881" w:rsidP="006C313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0DB0D2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00033F88" w14:textId="77777777" w:rsidTr="006C3139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AF47974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992" w:hanging="992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11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  <w:lang w:val="pt-BR"/>
              </w:rPr>
              <w:t xml:space="preserve">Cho </w:t>
            </w:r>
            <w:r w:rsidRPr="00F575C9">
              <w:rPr>
                <w:lang w:val="pt-BR"/>
              </w:rPr>
              <w:object w:dxaOrig="2986" w:dyaOrig="405" w14:anchorId="4058E032">
                <v:shape id="_x0000_i22131" type="#_x0000_t75" style="width:149.6pt;height:20.55pt" o:ole="">
                  <v:imagedata r:id="rId415" o:title=""/>
                </v:shape>
                <o:OLEObject Type="Embed" ProgID="Equation.DSMT4" ShapeID="_x0000_i22131" DrawAspect="Content" ObjectID="_1686017492" r:id="rId611"/>
              </w:object>
            </w:r>
            <w:r w:rsidRPr="00785527">
              <w:rPr>
                <w:rFonts w:ascii="Chu Van An" w:hAnsi="Chu Van An" w:cs="Chu Van An"/>
                <w:szCs w:val="24"/>
                <w:lang w:val="pt-BR"/>
              </w:rPr>
              <w:t xml:space="preserve">Tìm </w:t>
            </w:r>
            <w:r w:rsidRPr="00F575C9">
              <w:rPr>
                <w:lang w:val="pt-BR"/>
              </w:rPr>
              <w:object w:dxaOrig="1155" w:dyaOrig="285" w14:anchorId="2C9DB382">
                <v:shape id="_x0000_i22132" type="#_x0000_t75" style="width:57.95pt;height:14.05pt" o:ole="">
                  <v:imagedata r:id="rId417" o:title=""/>
                </v:shape>
                <o:OLEObject Type="Embed" ProgID="Equation.DSMT4" ShapeID="_x0000_i22132" DrawAspect="Content" ObjectID="_1686017493" r:id="rId612"/>
              </w:object>
            </w:r>
          </w:p>
          <w:p w14:paraId="5FE41BEC" w14:textId="77777777" w:rsidR="00921881" w:rsidRPr="00F575C9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</w:rPr>
              <w:object w:dxaOrig="615" w:dyaOrig="405" w14:anchorId="38FC57CC">
                <v:shape id="_x0000_i22119" type="#_x0000_t75" style="width:30.85pt;height:20.55pt" o:ole="">
                  <v:imagedata r:id="rId419" o:title=""/>
                </v:shape>
                <o:OLEObject Type="Embed" ProgID="Equation.DSMT4" ShapeID="_x0000_i22119" DrawAspect="Content" ObjectID="_1686017494" r:id="rId613"/>
              </w:object>
            </w:r>
            <w:r w:rsidRPr="00F575C9">
              <w:rPr>
                <w:rFonts w:ascii="Chu Van An" w:hAnsi="Chu Van An" w:cs="Chu Van An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</w:rPr>
              <w:t>Ⓑ.</w:t>
            </w:r>
            <w:r w:rsidRPr="00F575C9">
              <w:rPr>
                <w:rFonts w:ascii="Chu Van An" w:hAnsi="Chu Van An" w:cs="Chu Van An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</w:rPr>
              <w:object w:dxaOrig="795" w:dyaOrig="405" w14:anchorId="43C0F138">
                <v:shape id="_x0000_i22120" type="#_x0000_t75" style="width:40.2pt;height:20.55pt" o:ole="">
                  <v:imagedata r:id="rId614" o:title=""/>
                </v:shape>
                <o:OLEObject Type="Embed" ProgID="Equation.DSMT4" ShapeID="_x0000_i22120" DrawAspect="Content" ObjectID="_1686017495" r:id="rId615"/>
              </w:object>
            </w:r>
            <w:r w:rsidRPr="00F575C9">
              <w:rPr>
                <w:rFonts w:ascii="Chu Van An" w:hAnsi="Chu Van An" w:cs="Chu Van An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</w:rPr>
              <w:t>Ⓒ.</w:t>
            </w:r>
            <w:r w:rsidRPr="00F575C9">
              <w:rPr>
                <w:rFonts w:ascii="Chu Van An" w:hAnsi="Chu Van An" w:cs="Chu Van An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</w:rPr>
              <w:object w:dxaOrig="795" w:dyaOrig="405" w14:anchorId="5BF2CF74">
                <v:shape id="_x0000_i22121" type="#_x0000_t75" style="width:40.2pt;height:20.55pt" o:ole="">
                  <v:imagedata r:id="rId616" o:title=""/>
                </v:shape>
                <o:OLEObject Type="Embed" ProgID="Equation.DSMT4" ShapeID="_x0000_i22121" DrawAspect="Content" ObjectID="_1686017496" r:id="rId617"/>
              </w:object>
            </w:r>
            <w:r w:rsidRPr="00F575C9">
              <w:rPr>
                <w:rFonts w:ascii="Chu Van An" w:hAnsi="Chu Van An" w:cs="Chu Van An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</w:rPr>
              <w:t>Ⓓ.</w:t>
            </w:r>
            <w:r w:rsidRPr="00F575C9">
              <w:rPr>
                <w:rFonts w:ascii="Chu Van An" w:hAnsi="Chu Van An" w:cs="Chu Van An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6"/>
                <w:sz w:val="24"/>
              </w:rPr>
              <w:object w:dxaOrig="300" w:dyaOrig="285" w14:anchorId="0D0D7461">
                <v:shape id="_x0000_i22122" type="#_x0000_t75" style="width:14.95pt;height:14.05pt" o:ole="">
                  <v:imagedata r:id="rId618" o:title=""/>
                </v:shape>
                <o:OLEObject Type="Embed" ProgID="Equation.DSMT4" ShapeID="_x0000_i22122" DrawAspect="Content" ObjectID="_1686017497" r:id="rId619"/>
              </w:object>
            </w:r>
          </w:p>
          <w:p w14:paraId="4D102332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2315AB" w14:textId="77777777" w:rsidR="00921881" w:rsidRDefault="00921881" w:rsidP="006C313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0D27B118" w14:textId="77777777" w:rsidTr="006C3139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A8E201" w14:textId="77777777" w:rsidR="00921881" w:rsidRPr="00785527" w:rsidRDefault="00921881" w:rsidP="006C3139">
            <w:pPr>
              <w:tabs>
                <w:tab w:val="left" w:pos="992"/>
              </w:tabs>
              <w:spacing w:line="276" w:lineRule="auto"/>
              <w:ind w:left="992" w:hanging="992"/>
              <w:mirrorIndents/>
              <w:rPr>
                <w:rFonts w:ascii="Chu Van An" w:hAnsi="Chu Van An" w:cs="Chu Van An"/>
                <w:szCs w:val="24"/>
                <w:lang w:val="fr-FR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12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  <w:lang w:val="pt-BR"/>
              </w:rPr>
              <w:t xml:space="preserve">Cho </w:t>
            </w:r>
            <w:r w:rsidRPr="00F575C9">
              <w:object w:dxaOrig="1280" w:dyaOrig="400" w14:anchorId="58365B8B">
                <v:shape id="_x0000_i22127" type="#_x0000_t75" style="width:63.6pt;height:19.65pt" o:ole="">
                  <v:imagedata r:id="rId620" o:title=""/>
                </v:shape>
                <o:OLEObject Type="Embed" ProgID="Equation.DSMT4" ShapeID="_x0000_i22127" DrawAspect="Content" ObjectID="_1686017498" r:id="rId621"/>
              </w:object>
            </w:r>
            <w:r w:rsidRPr="00785527">
              <w:rPr>
                <w:rFonts w:ascii="Chu Van An" w:hAnsi="Chu Van An" w:cs="Chu Van An"/>
                <w:szCs w:val="24"/>
                <w:lang w:val="vi-VN"/>
              </w:rPr>
              <w:t xml:space="preserve">, </w:t>
            </w:r>
            <w:r w:rsidRPr="00F575C9">
              <w:rPr>
                <w:lang w:val="vi-VN"/>
              </w:rPr>
              <w:object w:dxaOrig="1140" w:dyaOrig="400" w14:anchorId="3862C714">
                <v:shape id="_x0000_i22128" type="#_x0000_t75" style="width:57.05pt;height:19.65pt" o:ole="">
                  <v:imagedata r:id="rId622" o:title=""/>
                </v:shape>
                <o:OLEObject Type="Embed" ProgID="Equation.DSMT4" ShapeID="_x0000_i22128" DrawAspect="Content" ObjectID="_1686017499" r:id="rId623"/>
              </w:object>
            </w:r>
            <w:r w:rsidRPr="00785527">
              <w:rPr>
                <w:rFonts w:ascii="Chu Van An" w:hAnsi="Chu Van An" w:cs="Chu Van An"/>
                <w:szCs w:val="24"/>
                <w:lang w:val="vi-VN"/>
              </w:rPr>
              <w:t xml:space="preserve">, </w:t>
            </w:r>
            <w:r w:rsidRPr="00F575C9">
              <w:rPr>
                <w:lang w:val="vi-VN"/>
              </w:rPr>
              <w:object w:dxaOrig="1060" w:dyaOrig="400" w14:anchorId="407C0D1A">
                <v:shape id="_x0000_i22130" type="#_x0000_t75" style="width:53.3pt;height:19.65pt" o:ole="">
                  <v:imagedata r:id="rId624" o:title=""/>
                </v:shape>
                <o:OLEObject Type="Embed" ProgID="Equation.DSMT4" ShapeID="_x0000_i22130" DrawAspect="Content" ObjectID="_1686017500" r:id="rId625"/>
              </w:object>
            </w:r>
            <w:r w:rsidRPr="00785527">
              <w:rPr>
                <w:rFonts w:ascii="Chu Van An" w:hAnsi="Chu Van An" w:cs="Chu Van An"/>
                <w:szCs w:val="24"/>
                <w:lang w:val="pt-BR"/>
              </w:rPr>
              <w:t xml:space="preserve">Khi đó tập </w:t>
            </w:r>
            <w:r w:rsidRPr="00F575C9">
              <w:object w:dxaOrig="1260" w:dyaOrig="400" w14:anchorId="720F792E">
                <v:shape id="_x0000_i22129" type="#_x0000_t75" style="width:62.65pt;height:19.65pt" o:ole="">
                  <v:imagedata r:id="rId626" o:title=""/>
                </v:shape>
                <o:OLEObject Type="Embed" ProgID="Equation.DSMT4" ShapeID="_x0000_i22129" DrawAspect="Content" ObjectID="_1686017501" r:id="rId627"/>
              </w:object>
            </w:r>
            <w:r w:rsidRPr="00785527">
              <w:rPr>
                <w:rFonts w:ascii="Chu Van An" w:hAnsi="Chu Van An" w:cs="Chu Van An"/>
                <w:szCs w:val="24"/>
                <w:lang w:val="pt-BR"/>
              </w:rPr>
              <w:t xml:space="preserve"> là:</w:t>
            </w:r>
          </w:p>
          <w:p w14:paraId="44F3108A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  <w:lang w:val="fr-FR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</w:rPr>
              <w:object w:dxaOrig="600" w:dyaOrig="405" w14:anchorId="56A8D8A3">
                <v:shape id="_x0000_i22123" type="#_x0000_t75" style="width:29.9pt;height:20.55pt" o:ole="">
                  <v:imagedata r:id="rId628" o:title=""/>
                </v:shape>
                <o:OLEObject Type="Embed" ProgID="Equation.DSMT4" ShapeID="_x0000_i22123" DrawAspect="Content" ObjectID="_1686017502" r:id="rId629"/>
              </w:object>
            </w:r>
            <w:r w:rsidRPr="00F575C9">
              <w:rPr>
                <w:rFonts w:ascii="Chu Van An" w:hAnsi="Chu Van An" w:cs="Chu Van An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</w:rPr>
              <w:t>Ⓑ.</w:t>
            </w:r>
            <w:r w:rsidRPr="00F575C9">
              <w:rPr>
                <w:rFonts w:ascii="Chu Van An" w:hAnsi="Chu Van An" w:cs="Chu Van An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</w:rPr>
              <w:object w:dxaOrig="1874" w:dyaOrig="405" w14:anchorId="268BDA08">
                <v:shape id="_x0000_i22124" type="#_x0000_t75" style="width:93.5pt;height:20.55pt" o:ole="">
                  <v:imagedata r:id="rId630" o:title=""/>
                </v:shape>
                <o:OLEObject Type="Embed" ProgID="Equation.DSMT4" ShapeID="_x0000_i22124" DrawAspect="Content" ObjectID="_1686017503" r:id="rId631"/>
              </w:object>
            </w:r>
          </w:p>
          <w:p w14:paraId="3BCE4D12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</w:rPr>
            </w:pPr>
            <w:r w:rsidRPr="00F575C9">
              <w:rPr>
                <w:rFonts w:ascii="Chu Van An" w:hAnsi="Chu Van An" w:cs="Chu Van An"/>
                <w:b/>
                <w:color w:val="0000FF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</w:rPr>
              <w:t>Ⓒ.</w:t>
            </w:r>
            <w:r w:rsidRPr="00F575C9">
              <w:rPr>
                <w:rFonts w:ascii="Chu Van An" w:hAnsi="Chu Van An" w:cs="Chu Van An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14"/>
                <w:sz w:val="24"/>
              </w:rPr>
              <w:object w:dxaOrig="615" w:dyaOrig="405" w14:anchorId="5E381F33">
                <v:shape id="_x0000_i22125" type="#_x0000_t75" style="width:30.85pt;height:20.55pt" o:ole="">
                  <v:imagedata r:id="rId632" o:title=""/>
                </v:shape>
                <o:OLEObject Type="Embed" ProgID="Equation.DSMT4" ShapeID="_x0000_i22125" DrawAspect="Content" ObjectID="_1686017504" r:id="rId633"/>
              </w:object>
            </w:r>
            <w:r w:rsidRPr="00F575C9">
              <w:rPr>
                <w:rFonts w:ascii="Chu Van An" w:hAnsi="Chu Van An" w:cs="Chu Van An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</w:rPr>
              <w:t>Ⓓ.</w:t>
            </w:r>
            <w:r w:rsidRPr="00F575C9">
              <w:rPr>
                <w:rFonts w:ascii="Chu Van An" w:hAnsi="Chu Van An" w:cs="Chu Van An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14"/>
                <w:sz w:val="24"/>
              </w:rPr>
              <w:object w:dxaOrig="1874" w:dyaOrig="405" w14:anchorId="2A11CD82">
                <v:shape id="_x0000_i22126" type="#_x0000_t75" style="width:93.5pt;height:20.55pt" o:ole="">
                  <v:imagedata r:id="rId634" o:title=""/>
                </v:shape>
                <o:OLEObject Type="Embed" ProgID="Equation.DSMT4" ShapeID="_x0000_i22126" DrawAspect="Content" ObjectID="_1686017505" r:id="rId635"/>
              </w:object>
            </w:r>
          </w:p>
          <w:p w14:paraId="746F7FE8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48AD559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02C22130" w14:textId="77777777" w:rsidR="00084F36" w:rsidRPr="004A24A4" w:rsidRDefault="00084F36" w:rsidP="00D04F9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bookmarkEnd w:id="0"/>
    <w:p w14:paraId="707DD2D6" w14:textId="77777777" w:rsidR="009B4CE0" w:rsidRPr="004A24A4" w:rsidRDefault="009B4CE0" w:rsidP="00D04F9C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A24A4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Pr="004A24A4">
        <w:rPr>
          <w:noProof/>
        </w:rPr>
        <mc:AlternateContent>
          <mc:Choice Requires="wpg">
            <w:drawing>
              <wp:inline distT="0" distB="0" distL="0" distR="0" wp14:anchorId="0F82A952" wp14:editId="1AE9BA69">
                <wp:extent cx="6547104" cy="1432769"/>
                <wp:effectExtent l="0" t="19050" r="25400" b="15240"/>
                <wp:docPr id="48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432769"/>
                          <a:chOff x="0" y="-26020"/>
                          <a:chExt cx="6547104" cy="1392178"/>
                        </a:xfrm>
                      </wpg:grpSpPr>
                      <wps:wsp>
                        <wps:cNvPr id="48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932"/>
                            <a:ext cx="6547104" cy="110522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78A83AE" w14:textId="77777777" w:rsidR="00084F36" w:rsidRDefault="00084F36" w:rsidP="009B4CE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7EA82B4" w14:textId="77777777" w:rsidR="00084F36" w:rsidRPr="004E4A10" w:rsidRDefault="00084F36" w:rsidP="009B4CE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6AA4FAB8" w14:textId="77777777" w:rsidR="00084F36" w:rsidRDefault="00084F36" w:rsidP="003D49A2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</w:pPr>
                              <w:r w:rsidRPr="005D4E83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Sử dụng định nghĩa về các phép toán trên tập hợp</w:t>
                              </w:r>
                            </w:p>
                            <w:p w14:paraId="5633620C" w14:textId="4EC08C27" w:rsidR="00084F36" w:rsidRPr="005D4E83" w:rsidRDefault="00084F36" w:rsidP="003D49A2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Kết hợp với trục số và điều kiện của bài toán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83" name="Group 483"/>
                        <wpg:cNvGrpSpPr/>
                        <wpg:grpSpPr>
                          <a:xfrm>
                            <a:off x="150812" y="-26020"/>
                            <a:ext cx="6261862" cy="528320"/>
                            <a:chOff x="150812" y="-26020"/>
                            <a:chExt cx="6262235" cy="528320"/>
                          </a:xfrm>
                        </wpg:grpSpPr>
                        <wpg:grpSp>
                          <wpg:cNvPr id="486" name="Group 486"/>
                          <wpg:cNvGrpSpPr/>
                          <wpg:grpSpPr>
                            <a:xfrm>
                              <a:off x="150812" y="0"/>
                              <a:ext cx="6262235" cy="485775"/>
                              <a:chOff x="150812" y="0"/>
                              <a:chExt cx="6262235" cy="485775"/>
                            </a:xfrm>
                          </wpg:grpSpPr>
                          <wpg:grpSp>
                            <wpg:cNvPr id="487" name="Group 487"/>
                            <wpg:cNvGrpSpPr/>
                            <wpg:grpSpPr>
                              <a:xfrm>
                                <a:off x="184133" y="0"/>
                                <a:ext cx="6228914" cy="485775"/>
                                <a:chOff x="184133" y="0"/>
                                <a:chExt cx="6228914" cy="485775"/>
                              </a:xfrm>
                            </wpg:grpSpPr>
                            <wps:wsp>
                              <wps:cNvPr id="488" name="Rectangle: Single Corner Snipped 488"/>
                              <wps:cNvSpPr/>
                              <wps:spPr>
                                <a:xfrm>
                                  <a:off x="184133" y="38085"/>
                                  <a:ext cx="6228914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489" name="Group 489"/>
                              <wpg:cNvGrpSpPr/>
                              <wpg:grpSpPr>
                                <a:xfrm>
                                  <a:off x="1502180" y="0"/>
                                  <a:ext cx="4720852" cy="485775"/>
                                  <a:chOff x="1502180" y="0"/>
                                  <a:chExt cx="4720852" cy="485775"/>
                                </a:xfrm>
                              </wpg:grpSpPr>
                              <wpg:grpSp>
                                <wpg:cNvPr id="490" name="Group 490"/>
                                <wpg:cNvGrpSpPr/>
                                <wpg:grpSpPr>
                                  <a:xfrm>
                                    <a:off x="1611714" y="104387"/>
                                    <a:ext cx="4611318" cy="369570"/>
                                    <a:chOff x="1611714" y="104387"/>
                                    <a:chExt cx="4611318" cy="369570"/>
                                  </a:xfrm>
                                </wpg:grpSpPr>
                                <wps:wsp>
                                  <wps:cNvPr id="491" name="Arrow: Chevron 491"/>
                                  <wps:cNvSpPr/>
                                  <wps:spPr>
                                    <a:xfrm>
                                      <a:off x="1761596" y="105138"/>
                                      <a:ext cx="4461436" cy="337898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1170CBA" w14:textId="22D12EB2" w:rsidR="00084F36" w:rsidRPr="005D1DCD" w:rsidRDefault="00084F36" w:rsidP="009B4CE0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5D1DCD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Tìm 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điều kiện tham số</w:t>
                                        </w:r>
                                        <w:r w:rsidRPr="005D1DCD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 thỏa điều kiện cho trước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92" name="Group 492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93" name="Freeform: Shape 493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4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352DCDB" w14:textId="77777777" w:rsidR="00084F36" w:rsidRDefault="00084F36" w:rsidP="009B4CE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95" name="Group 495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504" name="Freeform: Shape 504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05" name="Flowchart: Terminator 50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06" name="Flowchart: Direct Access Storage 50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07" name="Group 507"/>
                          <wpg:cNvGrpSpPr/>
                          <wpg:grpSpPr>
                            <a:xfrm>
                              <a:off x="327030" y="-26020"/>
                              <a:ext cx="1197364" cy="528320"/>
                              <a:chOff x="327030" y="-26020"/>
                              <a:chExt cx="1197364" cy="528320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08" name="Flowchart: Preparation 50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09" name="TextBox 42"/>
                            <wps:cNvSpPr txBox="1"/>
                            <wps:spPr>
                              <a:xfrm>
                                <a:off x="392757" y="-26020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19DD28E" w14:textId="7D8CE96D" w:rsidR="00084F36" w:rsidRDefault="00084F36" w:rsidP="009B4CE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➃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F82A952" id="_x0000_s1151" style="width:515.5pt;height:112.8pt;mso-position-horizontal-relative:char;mso-position-vertical-relative:line" coordorigin=",-260" coordsize="65471,13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">
                <v:shape id="Rectangle: Diagonal Corners Rounded 1" o:spid="_x0000_s1152" style="position:absolute;top:2609;width:65471;height:1105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9465;6547104,1094760;6532329,1105226;112179,1105226;0,1025761;0,10466;14775,0" o:connectangles="0,0,0,0,0,0,0,0,0" textboxrect="0,0,6435090,1533525"/>
                  <v:textbox>
                    <w:txbxContent>
                      <w:p w14:paraId="478A83AE" w14:textId="77777777" w:rsidR="00084F36" w:rsidRDefault="00084F36" w:rsidP="009B4CE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7EA82B4" w14:textId="77777777" w:rsidR="00084F36" w:rsidRPr="004E4A10" w:rsidRDefault="00084F36" w:rsidP="009B4CE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6AA4FAB8" w14:textId="77777777" w:rsidR="00084F36" w:rsidRDefault="00084F36" w:rsidP="003D49A2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 w:themeColor="text1"/>
                            <w:kern w:val="24"/>
                          </w:rPr>
                        </w:pPr>
                        <w:r w:rsidRPr="005D4E83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 w:themeColor="text1"/>
                            <w:kern w:val="24"/>
                          </w:rPr>
                          <w:t>Sử dụng định nghĩa về các phép toán trên tập hợp</w:t>
                        </w:r>
                      </w:p>
                      <w:p w14:paraId="5633620C" w14:textId="4EC08C27" w:rsidR="00084F36" w:rsidRPr="005D4E83" w:rsidRDefault="00084F36" w:rsidP="003D49A2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 w:themeColor="tex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 w:themeColor="text1"/>
                            <w:kern w:val="24"/>
                          </w:rPr>
                          <w:t>Kết hợp với trục số và điều kiện của bài toán</w:t>
                        </w:r>
                      </w:p>
                    </w:txbxContent>
                  </v:textbox>
                </v:shape>
                <v:group id="Group 483" o:spid="_x0000_s1153" style="position:absolute;left:1508;top:-260;width:62618;height:5283" coordorigin="1508,-260" coordsize="62622,5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">
                  <v:group id="Group 486" o:spid="_x0000_s1154" style="position:absolute;left:1508;width:62622;height:4857" coordorigin="1508" coordsize="6262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">
                    <v:group id="Group 487" o:spid="_x0000_s1155" style="position:absolute;left:1841;width:62289;height:4857" coordorigin="1841" coordsize="6228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<v:shape id="Rectangle: Single Corner Snipped 488" o:spid="_x0000_s1156" style="position:absolute;left:1841;top:380;width:62289;height:4476;visibility:visible;mso-wrap-style:square;v-text-anchor:middle" coordsize="6228914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" path="m,l6005137,r223777,223777l6228914,447554,,447554,,xe" fillcolor="#efddf6 [663]" stroked="f" strokeweight="1.25pt">
                        <v:fill r:id="rId13" o:title="" color2="#fffff7" type="pattern"/>
                        <v:path arrowok="t" o:connecttype="custom" o:connectlocs="0,0;6005137,0;6228914,223777;6228914,447554;0,447554;0,0" o:connectangles="0,0,0,0,0,0"/>
                      </v:shape>
                      <v:group id="Group 489" o:spid="_x0000_s1157" style="position:absolute;left:15021;width:47209;height:4857" coordorigin="15021" coordsize="472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5Mf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2kOTH8YAAADcAAAA&#10;DwAAAAAAAAAAAAAAAAAHAgAAZHJzL2Rvd25yZXYueG1sUEsFBgAAAAADAAMAtwAAAPoCAAAAAA==&#10;">
                        <v:group id="Group 490" o:spid="_x0000_s1158" style="position:absolute;left:16117;top:1043;width:46113;height:3696" coordorigin="16117,1043" coordsize="461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Kxf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">
                          <v:shape id="Arrow: Chevron 491" o:spid="_x0000_s1159" type="#_x0000_t55" style="position:absolute;left:17615;top:1051;width:44615;height:33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" adj="21249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1170CBA" w14:textId="22D12EB2" w:rsidR="00084F36" w:rsidRPr="005D1DCD" w:rsidRDefault="00084F36" w:rsidP="009B4CE0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5D1DCD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Tìm 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>điều kiện tham số</w:t>
                                  </w:r>
                                  <w:r w:rsidRPr="005D1DCD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 thỏa điều kiện cho trước</w:t>
                                  </w:r>
                                </w:p>
                              </w:txbxContent>
                            </v:textbox>
                          </v:shape>
                          <v:group id="Group 492" o:spid="_x0000_s116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          <v:shape id="Freeform: Shape 493" o:spid="_x0000_s116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          <v:textbox>
                                <w:txbxContent>
                                  <w:p w14:paraId="5352DCDB" w14:textId="77777777" w:rsidR="00084F36" w:rsidRDefault="00084F36" w:rsidP="009B4CE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95" o:spid="_x0000_s116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w/H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xeEvg9E46A3D4AAAD//wMAUEsBAi0AFAAGAAgAAAAhANvh9svuAAAAhQEAABMAAAAAAAAA&#10;AAAAAAAAAAAAAFtDb250ZW50X1R5cGVzXS54bWxQSwECLQAUAAYACAAAACEAWvQsW78AAAAVAQAA&#10;CwAAAAAAAAAAAAAAAAAfAQAAX3JlbHMvLnJlbHNQSwECLQAUAAYACAAAACEA3tcPx8YAAADcAAAA&#10;DwAAAAAAAAAAAAAAAAAHAgAAZHJzL2Rvd25yZXYueG1sUEsFBgAAAAADAAMAtwAAAPoCAAAAAA==&#10;">
                          <v:shape id="Freeform: Shape 504" o:spid="_x0000_s116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05" o:spid="_x0000_s116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06" o:spid="_x0000_s116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07" o:spid="_x0000_s1167" style="position:absolute;left:3270;top:-260;width:11973;height:5283" coordorigin="3270,-260" coordsize="11973,5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q4x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">
                    <v:shape id="Flowchart: Preparation 508" o:spid="_x0000_s116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9" type="#_x0000_t202" style="position:absolute;left:3927;top:-260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019DD28E" w14:textId="7D8CE96D" w:rsidR="00084F36" w:rsidRDefault="00084F36" w:rsidP="009B4CE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➃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60E5940" w14:textId="77777777" w:rsidR="009B4CE0" w:rsidRPr="004A24A4" w:rsidRDefault="009B4CE0" w:rsidP="00D04F9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55C7036" w14:textId="6C579C05" w:rsidR="005D1DCD" w:rsidRPr="004A24A4" w:rsidRDefault="00921881" w:rsidP="00D04F9C">
      <w:pPr>
        <w:pStyle w:val="ListParagraph"/>
        <w:tabs>
          <w:tab w:val="left" w:pos="992"/>
        </w:tabs>
        <w:spacing w:line="240" w:lineRule="auto"/>
        <w:ind w:left="426"/>
        <w:jc w:val="both"/>
        <w:rPr>
          <w:rFonts w:ascii="Chu Van An" w:hAnsi="Chu Van An" w:cs="Chu Van An"/>
          <w:szCs w:val="24"/>
        </w:rPr>
      </w:pPr>
      <w:r w:rsidRPr="00785527">
        <w:rPr>
          <w:rFonts w:ascii="Chu Van An" w:eastAsia="Calibri" w:hAnsi="Chu Van An" w:cs="Chu Van An"/>
          <w:b/>
          <w:color w:val="0000FF"/>
          <w:szCs w:val="24"/>
        </w:rPr>
        <w:t>Câu 1</w:t>
      </w:r>
      <w:r>
        <w:rPr>
          <w:rFonts w:ascii="Chu Van An" w:eastAsia="Calibri" w:hAnsi="Chu Van An" w:cs="Chu Van An"/>
          <w:b/>
          <w:color w:val="0000FF"/>
          <w:szCs w:val="24"/>
        </w:rPr>
        <w:t xml:space="preserve">: </w:t>
      </w:r>
      <w:r w:rsidR="005D1DCD" w:rsidRPr="004A24A4">
        <w:rPr>
          <w:rFonts w:ascii="Chu Van An" w:hAnsi="Chu Van An" w:cs="Chu Van An"/>
          <w:szCs w:val="24"/>
        </w:rPr>
        <w:t xml:space="preserve">Cho số thực </w:t>
      </w:r>
      <w:r w:rsidR="005D1DCD" w:rsidRPr="004A24A4">
        <w:rPr>
          <w:rFonts w:ascii="Chu Van An" w:hAnsi="Chu Van An" w:cs="Chu Van An"/>
          <w:position w:val="-6"/>
          <w:szCs w:val="24"/>
        </w:rPr>
        <w:object w:dxaOrig="560" w:dyaOrig="279" w14:anchorId="5F06B157">
          <v:shape id="_x0000_i21241" type="#_x0000_t75" style="width:28.05pt;height:14.05pt" o:ole="">
            <v:imagedata r:id="rId636" o:title=""/>
          </v:shape>
          <o:OLEObject Type="Embed" ProgID="Equation.DSMT4" ShapeID="_x0000_i21241" DrawAspect="Content" ObjectID="_1686017506" r:id="rId637"/>
        </w:object>
      </w:r>
      <w:r w:rsidR="005D1DCD" w:rsidRPr="004A24A4">
        <w:rPr>
          <w:rFonts w:ascii="Chu Van An" w:hAnsi="Chu Van An" w:cs="Chu Van An"/>
          <w:szCs w:val="24"/>
        </w:rPr>
        <w:t xml:space="preserve">.Điều kiện cần và đủ để </w:t>
      </w:r>
      <w:r w:rsidR="005D1DCD" w:rsidRPr="004A24A4">
        <w:rPr>
          <w:rFonts w:ascii="Chu Van An" w:hAnsi="Chu Van An" w:cs="Chu Van An"/>
          <w:position w:val="-28"/>
          <w:szCs w:val="24"/>
        </w:rPr>
        <w:object w:dxaOrig="2400" w:dyaOrig="680" w14:anchorId="1ECE4248">
          <v:shape id="_x0000_i21242" type="#_x0000_t75" style="width:120.6pt;height:33.65pt" o:ole="">
            <v:imagedata r:id="rId638" o:title=""/>
          </v:shape>
          <o:OLEObject Type="Embed" ProgID="Equation.DSMT4" ShapeID="_x0000_i21242" DrawAspect="Content" ObjectID="_1686017507" r:id="rId639"/>
        </w:object>
      </w:r>
      <w:r w:rsidR="005D1DCD" w:rsidRPr="004A24A4">
        <w:rPr>
          <w:rFonts w:ascii="Chu Van An" w:hAnsi="Chu Van An" w:cs="Chu Van An"/>
          <w:szCs w:val="24"/>
        </w:rPr>
        <w:t xml:space="preserve"> là</w:t>
      </w:r>
    </w:p>
    <w:p w14:paraId="2649B29E" w14:textId="77777777" w:rsidR="005D1DCD" w:rsidRPr="004A24A4" w:rsidRDefault="005D1DCD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4A24A4">
        <w:rPr>
          <w:rFonts w:ascii="Chu Van An" w:hAnsi="Chu Van An" w:cs="Chu Van An"/>
          <w:position w:val="-24"/>
          <w:szCs w:val="24"/>
        </w:rPr>
        <w:object w:dxaOrig="1160" w:dyaOrig="620" w14:anchorId="69D1784E">
          <v:shape id="_x0000_i20792" type="#_x0000_t75" style="width:57.95pt;height:30.85pt" o:ole="">
            <v:imagedata r:id="rId640" o:title=""/>
          </v:shape>
          <o:OLEObject Type="Embed" ProgID="Equation.DSMT4" ShapeID="_x0000_i20792" DrawAspect="Content" ObjectID="_1686017508" r:id="rId641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B. </w:t>
      </w:r>
      <w:r w:rsidRPr="004A24A4">
        <w:rPr>
          <w:rFonts w:ascii="Chu Van An" w:hAnsi="Chu Van An" w:cs="Chu Van An"/>
          <w:position w:val="-24"/>
          <w:szCs w:val="24"/>
        </w:rPr>
        <w:object w:dxaOrig="1160" w:dyaOrig="620" w14:anchorId="2401325D">
          <v:shape id="_x0000_i20793" type="#_x0000_t75" style="width:57.95pt;height:30.85pt" o:ole="">
            <v:imagedata r:id="rId642" o:title=""/>
          </v:shape>
          <o:OLEObject Type="Embed" ProgID="Equation.DSMT4" ShapeID="_x0000_i20793" DrawAspect="Content" ObjectID="_1686017509" r:id="rId643"/>
        </w:object>
      </w:r>
      <w:r w:rsidRPr="004A24A4">
        <w:rPr>
          <w:rFonts w:ascii="Chu Van An" w:hAnsi="Chu Van An" w:cs="Chu Van An"/>
          <w:szCs w:val="24"/>
        </w:rPr>
        <w:tab/>
      </w:r>
    </w:p>
    <w:p w14:paraId="7456198F" w14:textId="77777777" w:rsidR="005D1DCD" w:rsidRPr="004A24A4" w:rsidRDefault="005D1DCD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 xml:space="preserve">C. </w:t>
      </w:r>
      <w:r w:rsidRPr="004A24A4">
        <w:rPr>
          <w:rFonts w:ascii="Chu Van An" w:hAnsi="Chu Van An" w:cs="Chu Van An"/>
          <w:position w:val="-24"/>
          <w:szCs w:val="24"/>
        </w:rPr>
        <w:object w:dxaOrig="1160" w:dyaOrig="620" w14:anchorId="5CF5CE15">
          <v:shape id="_x0000_i20794" type="#_x0000_t75" style="width:57.95pt;height:30.85pt" o:ole="">
            <v:imagedata r:id="rId644" o:title=""/>
          </v:shape>
          <o:OLEObject Type="Embed" ProgID="Equation.DSMT4" ShapeID="_x0000_i20794" DrawAspect="Content" ObjectID="_1686017510" r:id="rId645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D. </w:t>
      </w:r>
      <w:r w:rsidRPr="004A24A4">
        <w:rPr>
          <w:rFonts w:ascii="Chu Van An" w:hAnsi="Chu Van An" w:cs="Chu Van An"/>
          <w:position w:val="-24"/>
          <w:szCs w:val="24"/>
        </w:rPr>
        <w:object w:dxaOrig="1160" w:dyaOrig="620" w14:anchorId="5CEFF396">
          <v:shape id="_x0000_i20795" type="#_x0000_t75" style="width:57.95pt;height:30.85pt" o:ole="">
            <v:imagedata r:id="rId646" o:title=""/>
          </v:shape>
          <o:OLEObject Type="Embed" ProgID="Equation.DSMT4" ShapeID="_x0000_i20795" DrawAspect="Content" ObjectID="_1686017511" r:id="rId647"/>
        </w:object>
      </w:r>
    </w:p>
    <w:p w14:paraId="261F6BB3" w14:textId="65C099A5" w:rsidR="005D1DCD" w:rsidRPr="004A24A4" w:rsidRDefault="00D04F9C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center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lastRenderedPageBreak/>
        <w:t>Lời giải</w:t>
      </w:r>
    </w:p>
    <w:p w14:paraId="1E738979" w14:textId="77777777" w:rsidR="005D1DCD" w:rsidRPr="004A24A4" w:rsidRDefault="005D1DCD" w:rsidP="00D04F9C">
      <w:pPr>
        <w:spacing w:line="240" w:lineRule="auto"/>
        <w:ind w:left="1418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Chọn A</w:t>
      </w:r>
    </w:p>
    <w:p w14:paraId="516D9975" w14:textId="77777777" w:rsidR="005D1DCD" w:rsidRPr="004A24A4" w:rsidRDefault="005D1DCD" w:rsidP="00D04F9C">
      <w:pPr>
        <w:spacing w:line="240" w:lineRule="auto"/>
        <w:ind w:left="1418"/>
        <w:jc w:val="both"/>
        <w:rPr>
          <w:rFonts w:ascii="Chu Van An" w:hAnsi="Chu Van An" w:cs="Chu Van An"/>
          <w:szCs w:val="24"/>
          <w:lang w:val="vi-VN"/>
        </w:rPr>
      </w:pPr>
      <w:r w:rsidRPr="004A24A4">
        <w:rPr>
          <w:rFonts w:ascii="Chu Van An" w:hAnsi="Chu Van An" w:cs="Chu Van An"/>
          <w:position w:val="-28"/>
          <w:szCs w:val="24"/>
        </w:rPr>
        <w:object w:dxaOrig="4220" w:dyaOrig="680" w14:anchorId="7C60BA46">
          <v:shape id="_x0000_i20796" type="#_x0000_t75" style="width:211.3pt;height:34.6pt" o:ole="">
            <v:imagedata r:id="rId648" o:title=""/>
          </v:shape>
          <o:OLEObject Type="Embed" ProgID="Equation.DSMT4" ShapeID="_x0000_i20796" DrawAspect="Content" ObjectID="_1686017512" r:id="rId649"/>
        </w:object>
      </w:r>
      <w:r w:rsidRPr="004A24A4">
        <w:rPr>
          <w:rFonts w:ascii="Chu Van An" w:hAnsi="Chu Van An" w:cs="Chu Van An"/>
          <w:position w:val="-24"/>
          <w:szCs w:val="24"/>
        </w:rPr>
        <w:object w:dxaOrig="1440" w:dyaOrig="620" w14:anchorId="25D70824">
          <v:shape id="_x0000_i20797" type="#_x0000_t75" style="width:1in;height:30.85pt" o:ole="">
            <v:imagedata r:id="rId650" o:title=""/>
          </v:shape>
          <o:OLEObject Type="Embed" ProgID="Equation.DSMT4" ShapeID="_x0000_i20797" DrawAspect="Content" ObjectID="_1686017513" r:id="rId651"/>
        </w:object>
      </w:r>
      <w:r w:rsidRPr="004A24A4">
        <w:rPr>
          <w:rFonts w:ascii="Chu Van An" w:hAnsi="Chu Van An" w:cs="Chu Van An"/>
          <w:position w:val="-24"/>
          <w:szCs w:val="24"/>
        </w:rPr>
        <w:object w:dxaOrig="1440" w:dyaOrig="620" w14:anchorId="45601888">
          <v:shape id="_x0000_i20798" type="#_x0000_t75" style="width:1in;height:30.85pt" o:ole="">
            <v:imagedata r:id="rId652" o:title=""/>
          </v:shape>
          <o:OLEObject Type="Embed" ProgID="Equation.DSMT4" ShapeID="_x0000_i20798" DrawAspect="Content" ObjectID="_1686017514" r:id="rId653"/>
        </w:object>
      </w:r>
      <w:r w:rsidRPr="004A24A4">
        <w:rPr>
          <w:rFonts w:ascii="Chu Van An" w:hAnsi="Chu Van An" w:cs="Chu Van An"/>
          <w:position w:val="-30"/>
          <w:szCs w:val="24"/>
        </w:rPr>
        <w:object w:dxaOrig="1520" w:dyaOrig="720" w14:anchorId="1299EFE0">
          <v:shape id="_x0000_i20799" type="#_x0000_t75" style="width:76.7pt;height:36.45pt" o:ole="">
            <v:imagedata r:id="rId654" o:title=""/>
          </v:shape>
          <o:OLEObject Type="Embed" ProgID="Equation.DSMT4" ShapeID="_x0000_i20799" DrawAspect="Content" ObjectID="_1686017515" r:id="rId655"/>
        </w:object>
      </w:r>
      <w:r w:rsidRPr="004A24A4">
        <w:rPr>
          <w:rFonts w:ascii="Chu Van An" w:hAnsi="Chu Van An" w:cs="Chu Van An"/>
          <w:position w:val="-24"/>
          <w:szCs w:val="24"/>
        </w:rPr>
        <w:object w:dxaOrig="1420" w:dyaOrig="620" w14:anchorId="36942F61">
          <v:shape id="_x0000_i20800" type="#_x0000_t75" style="width:71.05pt;height:30.85pt" o:ole="">
            <v:imagedata r:id="rId656" o:title=""/>
          </v:shape>
          <o:OLEObject Type="Embed" ProgID="Equation.DSMT4" ShapeID="_x0000_i20800" DrawAspect="Content" ObjectID="_1686017516" r:id="rId657"/>
        </w:object>
      </w:r>
      <w:r w:rsidRPr="004A24A4">
        <w:rPr>
          <w:rFonts w:ascii="Chu Van An" w:hAnsi="Chu Van An" w:cs="Chu Van An"/>
          <w:szCs w:val="24"/>
          <w:lang w:val="vi-VN"/>
        </w:rPr>
        <w:t>.</w:t>
      </w:r>
    </w:p>
    <w:p w14:paraId="74A507AD" w14:textId="62C2D325" w:rsidR="005D1DCD" w:rsidRPr="004A24A4" w:rsidRDefault="00921881" w:rsidP="00D04F9C">
      <w:pPr>
        <w:spacing w:line="240" w:lineRule="auto"/>
        <w:ind w:left="1386" w:hanging="960"/>
        <w:outlineLvl w:val="0"/>
        <w:rPr>
          <w:rFonts w:ascii="Chu Van An" w:hAnsi="Chu Van An" w:cs="Chu Van An"/>
          <w:color w:val="333333"/>
          <w:kern w:val="36"/>
          <w:szCs w:val="24"/>
        </w:rPr>
      </w:pPr>
      <w:r w:rsidRPr="00785527">
        <w:rPr>
          <w:rFonts w:ascii="Chu Van An" w:eastAsia="Calibri" w:hAnsi="Chu Van An" w:cs="Chu Van An"/>
          <w:b/>
          <w:color w:val="0000FF"/>
          <w:szCs w:val="24"/>
        </w:rPr>
        <w:t xml:space="preserve">Câu </w:t>
      </w:r>
      <w:r>
        <w:rPr>
          <w:rFonts w:ascii="Chu Van An" w:eastAsia="Calibri" w:hAnsi="Chu Van An" w:cs="Chu Van An"/>
          <w:b/>
          <w:color w:val="0000FF"/>
          <w:szCs w:val="24"/>
        </w:rPr>
        <w:t>2</w:t>
      </w:r>
      <w:r>
        <w:rPr>
          <w:rFonts w:ascii="Chu Van An" w:eastAsia="Calibri" w:hAnsi="Chu Van An" w:cs="Chu Van An"/>
          <w:b/>
          <w:color w:val="0000FF"/>
          <w:szCs w:val="24"/>
        </w:rPr>
        <w:t xml:space="preserve">: </w:t>
      </w:r>
      <w:r w:rsidR="005D1DCD" w:rsidRPr="004A24A4">
        <w:rPr>
          <w:rFonts w:ascii="Chu Van An" w:hAnsi="Chu Van An" w:cs="Chu Van An"/>
          <w:color w:val="333333"/>
          <w:kern w:val="36"/>
          <w:szCs w:val="24"/>
        </w:rPr>
        <w:t xml:space="preserve">Cho hai tập khác rỗng A = (m - 1;4] và B = (-2;2m + 2] với m thuộc R. Xác định m để </w:t>
      </w:r>
      <w:r w:rsidR="005D1DCD" w:rsidRPr="004A24A4">
        <w:rPr>
          <w:rFonts w:ascii="Chu Van An" w:hAnsi="Chu Van An" w:cs="Chu Van An"/>
          <w:position w:val="-6"/>
          <w:szCs w:val="24"/>
        </w:rPr>
        <w:object w:dxaOrig="1100" w:dyaOrig="279" w14:anchorId="6DEA6F42">
          <v:shape id="_x0000_i21236" type="#_x0000_t75" style="width:55.15pt;height:14.05pt" o:ole="">
            <v:imagedata r:id="rId658" o:title=""/>
          </v:shape>
          <o:OLEObject Type="Embed" ProgID="Equation.DSMT4" ShapeID="_x0000_i21236" DrawAspect="Content" ObjectID="_1686017517" r:id="rId659"/>
        </w:object>
      </w:r>
    </w:p>
    <w:p w14:paraId="7A246072" w14:textId="77777777" w:rsidR="005D1DCD" w:rsidRPr="004A24A4" w:rsidRDefault="005D1DCD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A.</w:t>
      </w:r>
      <w:r w:rsidRPr="004A24A4">
        <w:rPr>
          <w:rFonts w:ascii="Chu Van An" w:hAnsi="Chu Van An" w:cs="Chu Van An"/>
          <w:position w:val="-24"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680" w:dyaOrig="320" w14:anchorId="55BB1AB5">
          <v:shape id="_x0000_i20784" type="#_x0000_t75" style="width:33.65pt;height:15.9pt" o:ole="">
            <v:imagedata r:id="rId660" o:title=""/>
          </v:shape>
          <o:OLEObject Type="Embed" ProgID="Equation.DSMT4" ShapeID="_x0000_i20784" DrawAspect="Content" ObjectID="_1686017518" r:id="rId661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B.</w:t>
      </w:r>
      <w:r w:rsidRPr="004A24A4">
        <w:rPr>
          <w:rFonts w:ascii="Chu Van An" w:hAnsi="Chu Van An" w:cs="Chu Van An"/>
          <w:position w:val="-24"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680" w:dyaOrig="320" w14:anchorId="05FC629B">
          <v:shape id="_x0000_i20785" type="#_x0000_t75" style="width:33.65pt;height:15.9pt" o:ole="">
            <v:imagedata r:id="rId662" o:title=""/>
          </v:shape>
          <o:OLEObject Type="Embed" ProgID="Equation.DSMT4" ShapeID="_x0000_i20785" DrawAspect="Content" ObjectID="_1686017519" r:id="rId663"/>
        </w:object>
      </w:r>
      <w:r w:rsidRPr="004A24A4">
        <w:rPr>
          <w:rFonts w:ascii="Chu Van An" w:hAnsi="Chu Van An" w:cs="Chu Van An"/>
          <w:szCs w:val="24"/>
        </w:rPr>
        <w:tab/>
      </w:r>
    </w:p>
    <w:p w14:paraId="6094E521" w14:textId="77777777" w:rsidR="005D1DCD" w:rsidRPr="004A24A4" w:rsidRDefault="005D1DCD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C.</w:t>
      </w:r>
      <w:r w:rsidRPr="004A24A4">
        <w:rPr>
          <w:rFonts w:ascii="Chu Van An" w:hAnsi="Chu Van An" w:cs="Chu Van An"/>
          <w:position w:val="-24"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740" w:dyaOrig="320" w14:anchorId="3E5F8769">
          <v:shape id="_x0000_i20786" type="#_x0000_t75" style="width:36.45pt;height:15.9pt" o:ole="">
            <v:imagedata r:id="rId664" o:title=""/>
          </v:shape>
          <o:OLEObject Type="Embed" ProgID="Equation.DSMT4" ShapeID="_x0000_i20786" DrawAspect="Content" ObjectID="_1686017520" r:id="rId665"/>
        </w:objec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D.</w:t>
      </w:r>
      <w:r w:rsidRPr="004A24A4">
        <w:rPr>
          <w:rFonts w:ascii="Chu Van An" w:hAnsi="Chu Van An" w:cs="Chu Van An"/>
          <w:position w:val="-24"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680" w:dyaOrig="320" w14:anchorId="71DA9C56">
          <v:shape id="_x0000_i20787" type="#_x0000_t75" style="width:33.65pt;height:15.9pt" o:ole="">
            <v:imagedata r:id="rId666" o:title=""/>
          </v:shape>
          <o:OLEObject Type="Embed" ProgID="Equation.DSMT4" ShapeID="_x0000_i20787" DrawAspect="Content" ObjectID="_1686017521" r:id="rId667"/>
        </w:object>
      </w:r>
    </w:p>
    <w:p w14:paraId="4B271C99" w14:textId="77777777" w:rsidR="005D1DCD" w:rsidRPr="004A24A4" w:rsidRDefault="005D1DCD" w:rsidP="00D04F9C">
      <w:pPr>
        <w:spacing w:line="240" w:lineRule="auto"/>
        <w:ind w:left="1418"/>
        <w:jc w:val="center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Lời giải</w:t>
      </w:r>
    </w:p>
    <w:p w14:paraId="3680EBDB" w14:textId="77777777" w:rsidR="005D1DCD" w:rsidRPr="004A24A4" w:rsidRDefault="005D1DCD" w:rsidP="00D04F9C">
      <w:pPr>
        <w:spacing w:line="240" w:lineRule="auto"/>
        <w:ind w:left="1418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Chọn A</w:t>
      </w:r>
    </w:p>
    <w:p w14:paraId="0AE4F4F9" w14:textId="77777777" w:rsidR="005D1DCD" w:rsidRPr="004A24A4" w:rsidRDefault="005D1DCD" w:rsidP="00D04F9C">
      <w:pPr>
        <w:spacing w:line="240" w:lineRule="auto"/>
        <w:ind w:left="1418"/>
        <w:rPr>
          <w:rFonts w:ascii="Chu Van An" w:hAnsi="Chu Van An" w:cs="Chu Van An"/>
          <w:position w:val="-30"/>
          <w:szCs w:val="24"/>
        </w:rPr>
      </w:pPr>
      <w:r w:rsidRPr="004A24A4">
        <w:rPr>
          <w:rFonts w:ascii="Chu Van An" w:hAnsi="Chu Van An" w:cs="Chu Van An"/>
          <w:szCs w:val="24"/>
        </w:rPr>
        <w:t>ĐK</w:t>
      </w:r>
      <w:r w:rsidRPr="004A24A4">
        <w:rPr>
          <w:rFonts w:ascii="Chu Van An" w:hAnsi="Chu Van An" w:cs="Chu Van An"/>
          <w:b/>
          <w:szCs w:val="24"/>
        </w:rPr>
        <w:t>:</w:t>
      </w:r>
      <w:r w:rsidRPr="004A24A4">
        <w:rPr>
          <w:rFonts w:ascii="Chu Van An" w:hAnsi="Chu Van An" w:cs="Chu Van An"/>
          <w:position w:val="-30"/>
          <w:szCs w:val="24"/>
        </w:rPr>
        <w:t xml:space="preserve"> </w:t>
      </w:r>
      <w:r w:rsidRPr="004A24A4">
        <w:rPr>
          <w:rFonts w:ascii="Chu Van An" w:hAnsi="Chu Van An" w:cs="Chu Van An"/>
          <w:position w:val="-30"/>
          <w:szCs w:val="24"/>
        </w:rPr>
        <w:object w:dxaOrig="2760" w:dyaOrig="720" w14:anchorId="6AAC7D3C">
          <v:shape id="_x0000_i20788" type="#_x0000_t75" style="width:138.4pt;height:36.45pt" o:ole="">
            <v:imagedata r:id="rId668" o:title=""/>
          </v:shape>
          <o:OLEObject Type="Embed" ProgID="Equation.DSMT4" ShapeID="_x0000_i20788" DrawAspect="Content" ObjectID="_1686017522" r:id="rId669"/>
        </w:object>
      </w:r>
    </w:p>
    <w:p w14:paraId="0C96A1B8" w14:textId="77777777" w:rsidR="005D1DCD" w:rsidRPr="004A24A4" w:rsidRDefault="005D1DCD" w:rsidP="00D04F9C">
      <w:pPr>
        <w:spacing w:line="240" w:lineRule="auto"/>
        <w:ind w:left="1418"/>
        <w:rPr>
          <w:rFonts w:ascii="Chu Van An" w:hAnsi="Chu Van An" w:cs="Chu Van An"/>
          <w:position w:val="-24"/>
          <w:szCs w:val="24"/>
        </w:rPr>
      </w:pPr>
      <w:r w:rsidRPr="004A24A4">
        <w:rPr>
          <w:rFonts w:ascii="Chu Van An" w:hAnsi="Chu Van An" w:cs="Chu Van An"/>
          <w:szCs w:val="24"/>
        </w:rPr>
        <w:t>Ta có</w:t>
      </w:r>
      <w:r w:rsidRPr="004A24A4">
        <w:rPr>
          <w:rFonts w:ascii="Chu Van An" w:hAnsi="Chu Van An" w:cs="Chu Van An"/>
          <w:position w:val="-50"/>
          <w:szCs w:val="24"/>
        </w:rPr>
        <w:object w:dxaOrig="3560" w:dyaOrig="1120" w14:anchorId="764D5982">
          <v:shape id="_x0000_i20789" type="#_x0000_t75" style="width:176.75pt;height:57.05pt" o:ole="">
            <v:imagedata r:id="rId670" o:title=""/>
          </v:shape>
          <o:OLEObject Type="Embed" ProgID="Equation.DSMT4" ShapeID="_x0000_i20789" DrawAspect="Content" ObjectID="_1686017523" r:id="rId671"/>
        </w:object>
      </w:r>
    </w:p>
    <w:p w14:paraId="09C6B83C" w14:textId="77777777" w:rsidR="005D1DCD" w:rsidRPr="004A24A4" w:rsidRDefault="005D1DCD" w:rsidP="00D04F9C">
      <w:pPr>
        <w:spacing w:line="240" w:lineRule="auto"/>
        <w:ind w:left="1418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szCs w:val="24"/>
        </w:rPr>
        <w:t>Kết hợp với điều kiện ta được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1100" w:dyaOrig="320" w14:anchorId="106FD3F4">
          <v:shape id="_x0000_i20790" type="#_x0000_t75" style="width:55.15pt;height:15.9pt" o:ole="">
            <v:imagedata r:id="rId672" o:title=""/>
          </v:shape>
          <o:OLEObject Type="Embed" ProgID="Equation.DSMT4" ShapeID="_x0000_i20790" DrawAspect="Content" ObjectID="_1686017524" r:id="rId673"/>
        </w:object>
      </w:r>
    </w:p>
    <w:p w14:paraId="2796859A" w14:textId="02495634" w:rsidR="005D1DCD" w:rsidRPr="004A24A4" w:rsidRDefault="00921881" w:rsidP="00D04F9C">
      <w:pPr>
        <w:spacing w:after="0" w:line="240" w:lineRule="auto"/>
        <w:ind w:left="426"/>
        <w:outlineLvl w:val="0"/>
        <w:rPr>
          <w:rFonts w:ascii="Chu Van An" w:hAnsi="Chu Van An" w:cs="Chu Van An"/>
          <w:color w:val="333333"/>
          <w:kern w:val="36"/>
          <w:szCs w:val="24"/>
        </w:rPr>
      </w:pPr>
      <w:r w:rsidRPr="00785527">
        <w:rPr>
          <w:rFonts w:ascii="Chu Van An" w:eastAsia="Calibri" w:hAnsi="Chu Van An" w:cs="Chu Van An"/>
          <w:b/>
          <w:color w:val="0000FF"/>
          <w:szCs w:val="24"/>
        </w:rPr>
        <w:t xml:space="preserve">Câu </w:t>
      </w:r>
      <w:r>
        <w:rPr>
          <w:rFonts w:ascii="Chu Van An" w:eastAsia="Calibri" w:hAnsi="Chu Van An" w:cs="Chu Van An"/>
          <w:b/>
          <w:color w:val="0000FF"/>
          <w:szCs w:val="24"/>
        </w:rPr>
        <w:t>3</w:t>
      </w:r>
      <w:r>
        <w:rPr>
          <w:rFonts w:ascii="Chu Van An" w:eastAsia="Calibri" w:hAnsi="Chu Van An" w:cs="Chu Van An"/>
          <w:b/>
          <w:color w:val="0000FF"/>
          <w:szCs w:val="24"/>
        </w:rPr>
        <w:t xml:space="preserve">: </w:t>
      </w:r>
      <w:r w:rsidR="005D1DCD" w:rsidRPr="004A24A4">
        <w:rPr>
          <w:rFonts w:ascii="Chu Van An" w:hAnsi="Chu Van An" w:cs="Chu Van An"/>
          <w:color w:val="333333"/>
          <w:kern w:val="36"/>
          <w:szCs w:val="24"/>
        </w:rPr>
        <w:t xml:space="preserve">Cho hai tập khác rỗng A = (m - 1;4] và B = (-2;2m + 2] với m thuộc R. Xác định m để </w:t>
      </w:r>
      <w:r w:rsidR="005D1DCD" w:rsidRPr="004A24A4">
        <w:rPr>
          <w:rFonts w:ascii="Chu Van An" w:hAnsi="Chu Van An" w:cs="Chu Van An"/>
          <w:position w:val="-4"/>
          <w:szCs w:val="24"/>
        </w:rPr>
        <w:object w:dxaOrig="680" w:dyaOrig="260" w14:anchorId="2D22F7B5">
          <v:shape id="_x0000_i21233" type="#_x0000_t75" style="width:33.65pt;height:13.1pt" o:ole="">
            <v:imagedata r:id="rId674" o:title=""/>
          </v:shape>
          <o:OLEObject Type="Embed" ProgID="Equation.DSMT4" ShapeID="_x0000_i21233" DrawAspect="Content" ObjectID="_1686017525" r:id="rId675"/>
        </w:object>
      </w:r>
    </w:p>
    <w:p w14:paraId="54903A70" w14:textId="77777777" w:rsidR="005D1DCD" w:rsidRPr="004A24A4" w:rsidRDefault="005D1DCD" w:rsidP="00D04F9C">
      <w:pPr>
        <w:tabs>
          <w:tab w:val="left" w:pos="3402"/>
          <w:tab w:val="left" w:pos="6000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A.</w:t>
      </w:r>
      <w:r w:rsidRPr="004A24A4">
        <w:rPr>
          <w:rFonts w:ascii="Chu Van An" w:hAnsi="Chu Van An" w:cs="Chu Van An"/>
          <w:position w:val="-24"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580" w:dyaOrig="320" w14:anchorId="318599D8">
          <v:shape id="_x0000_i20776" type="#_x0000_t75" style="width:29pt;height:15.9pt" o:ole="">
            <v:imagedata r:id="rId676" o:title=""/>
          </v:shape>
          <o:OLEObject Type="Embed" ProgID="Equation.DSMT4" ShapeID="_x0000_i20776" DrawAspect="Content" ObjectID="_1686017526" r:id="rId677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B.</w:t>
      </w:r>
      <w:r w:rsidRPr="004A24A4">
        <w:rPr>
          <w:rFonts w:ascii="Chu Van An" w:hAnsi="Chu Van An" w:cs="Chu Van An"/>
          <w:position w:val="-24"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639" w:dyaOrig="320" w14:anchorId="6D6BCB0F">
          <v:shape id="_x0000_i20777" type="#_x0000_t75" style="width:31.8pt;height:15.9pt" o:ole="">
            <v:imagedata r:id="rId678" o:title=""/>
          </v:shape>
          <o:OLEObject Type="Embed" ProgID="Equation.DSMT4" ShapeID="_x0000_i20777" DrawAspect="Content" ObjectID="_1686017527" r:id="rId679"/>
        </w:object>
      </w:r>
      <w:r w:rsidRPr="004A24A4">
        <w:rPr>
          <w:rFonts w:ascii="Chu Van An" w:hAnsi="Chu Van An" w:cs="Chu Van An"/>
          <w:szCs w:val="24"/>
        </w:rPr>
        <w:t>.</w:t>
      </w:r>
    </w:p>
    <w:p w14:paraId="3C1EBE31" w14:textId="77777777" w:rsidR="005D1DCD" w:rsidRPr="004A24A4" w:rsidRDefault="005D1DCD" w:rsidP="00D04F9C">
      <w:pPr>
        <w:tabs>
          <w:tab w:val="left" w:pos="3402"/>
          <w:tab w:val="left" w:pos="6000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C.</w:t>
      </w:r>
      <w:r w:rsidRPr="004A24A4">
        <w:rPr>
          <w:rFonts w:ascii="Chu Van An" w:hAnsi="Chu Van An" w:cs="Chu Van An"/>
          <w:position w:val="-24"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560" w:dyaOrig="320" w14:anchorId="5B59E540">
          <v:shape id="_x0000_i20778" type="#_x0000_t75" style="width:28.05pt;height:15.9pt" o:ole="">
            <v:imagedata r:id="rId680" o:title=""/>
          </v:shape>
          <o:OLEObject Type="Embed" ProgID="Equation.DSMT4" ShapeID="_x0000_i20778" DrawAspect="Content" ObjectID="_1686017528" r:id="rId681"/>
        </w:object>
      </w:r>
      <w:r w:rsidRPr="004A24A4">
        <w:rPr>
          <w:rFonts w:ascii="Chu Van An" w:hAnsi="Chu Van An" w:cs="Chu Van An"/>
          <w:szCs w:val="24"/>
        </w:rPr>
        <w:t xml:space="preserve"> .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D.</w:t>
      </w:r>
      <w:r w:rsidRPr="004A24A4">
        <w:rPr>
          <w:rFonts w:ascii="Chu Van An" w:hAnsi="Chu Van An" w:cs="Chu Van An"/>
          <w:position w:val="-24"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660" w:dyaOrig="320" w14:anchorId="22BCAA2F">
          <v:shape id="_x0000_i20779" type="#_x0000_t75" style="width:31.8pt;height:15.9pt" o:ole="">
            <v:imagedata r:id="rId682" o:title=""/>
          </v:shape>
          <o:OLEObject Type="Embed" ProgID="Equation.DSMT4" ShapeID="_x0000_i20779" DrawAspect="Content" ObjectID="_1686017529" r:id="rId683"/>
        </w:object>
      </w:r>
    </w:p>
    <w:p w14:paraId="02734009" w14:textId="77777777" w:rsidR="005D1DCD" w:rsidRPr="004A24A4" w:rsidRDefault="005D1DCD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center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Lời giải</w:t>
      </w:r>
    </w:p>
    <w:p w14:paraId="1A6C51C5" w14:textId="77777777" w:rsidR="005D1DCD" w:rsidRPr="004A24A4" w:rsidRDefault="005D1DCD" w:rsidP="00D04F9C">
      <w:pPr>
        <w:spacing w:line="240" w:lineRule="auto"/>
        <w:ind w:left="1418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Chọn D</w:t>
      </w:r>
    </w:p>
    <w:p w14:paraId="4889A465" w14:textId="77777777" w:rsidR="005D1DCD" w:rsidRPr="004A24A4" w:rsidRDefault="005D1DCD" w:rsidP="00D04F9C">
      <w:pPr>
        <w:spacing w:line="240" w:lineRule="auto"/>
        <w:ind w:left="1418"/>
        <w:rPr>
          <w:rFonts w:ascii="Chu Van An" w:hAnsi="Chu Van An" w:cs="Chu Van An"/>
          <w:position w:val="-30"/>
          <w:szCs w:val="24"/>
        </w:rPr>
      </w:pPr>
      <w:r w:rsidRPr="004A24A4">
        <w:rPr>
          <w:rFonts w:ascii="Chu Van An" w:hAnsi="Chu Van An" w:cs="Chu Van An"/>
          <w:szCs w:val="24"/>
        </w:rPr>
        <w:t>ĐK</w:t>
      </w:r>
      <w:r w:rsidRPr="004A24A4">
        <w:rPr>
          <w:rFonts w:ascii="Chu Van An" w:hAnsi="Chu Van An" w:cs="Chu Van An"/>
          <w:b/>
          <w:szCs w:val="24"/>
        </w:rPr>
        <w:t>:</w:t>
      </w:r>
      <w:r w:rsidRPr="004A24A4">
        <w:rPr>
          <w:rFonts w:ascii="Chu Van An" w:hAnsi="Chu Van An" w:cs="Chu Van An"/>
          <w:position w:val="-30"/>
          <w:szCs w:val="24"/>
        </w:rPr>
        <w:t xml:space="preserve"> </w:t>
      </w:r>
      <w:r w:rsidRPr="004A24A4">
        <w:rPr>
          <w:rFonts w:ascii="Chu Van An" w:hAnsi="Chu Van An" w:cs="Chu Van An"/>
          <w:position w:val="-30"/>
          <w:szCs w:val="24"/>
        </w:rPr>
        <w:object w:dxaOrig="2760" w:dyaOrig="720" w14:anchorId="3AD99010">
          <v:shape id="_x0000_i20780" type="#_x0000_t75" style="width:138.4pt;height:36.45pt" o:ole="">
            <v:imagedata r:id="rId668" o:title=""/>
          </v:shape>
          <o:OLEObject Type="Embed" ProgID="Equation.DSMT4" ShapeID="_x0000_i20780" DrawAspect="Content" ObjectID="_1686017530" r:id="rId684"/>
        </w:object>
      </w:r>
    </w:p>
    <w:p w14:paraId="63749F84" w14:textId="77777777" w:rsidR="005D1DCD" w:rsidRPr="004A24A4" w:rsidRDefault="005D1DCD" w:rsidP="00D04F9C">
      <w:pPr>
        <w:spacing w:line="240" w:lineRule="auto"/>
        <w:ind w:left="1418"/>
        <w:rPr>
          <w:rFonts w:ascii="Chu Van An" w:hAnsi="Chu Van An" w:cs="Chu Van An"/>
          <w:position w:val="-24"/>
          <w:szCs w:val="24"/>
        </w:rPr>
      </w:pPr>
      <w:r w:rsidRPr="004A24A4">
        <w:rPr>
          <w:rFonts w:ascii="Chu Van An" w:hAnsi="Chu Van An" w:cs="Chu Van An"/>
          <w:szCs w:val="24"/>
        </w:rPr>
        <w:t>Ta có</w:t>
      </w:r>
      <w:r w:rsidRPr="004A24A4">
        <w:rPr>
          <w:rFonts w:ascii="Chu Van An" w:hAnsi="Chu Van An" w:cs="Chu Van An"/>
          <w:position w:val="-30"/>
          <w:szCs w:val="24"/>
        </w:rPr>
        <w:object w:dxaOrig="3340" w:dyaOrig="720" w14:anchorId="47787820">
          <v:shape id="_x0000_i20781" type="#_x0000_t75" style="width:165.5pt;height:36.45pt" o:ole="">
            <v:imagedata r:id="rId685" o:title=""/>
          </v:shape>
          <o:OLEObject Type="Embed" ProgID="Equation.DSMT4" ShapeID="_x0000_i20781" DrawAspect="Content" ObjectID="_1686017531" r:id="rId686"/>
        </w:object>
      </w:r>
    </w:p>
    <w:p w14:paraId="0C186937" w14:textId="77777777" w:rsidR="005D1DCD" w:rsidRPr="004A24A4" w:rsidRDefault="005D1DCD" w:rsidP="00D04F9C">
      <w:pPr>
        <w:spacing w:line="240" w:lineRule="auto"/>
        <w:ind w:left="1418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szCs w:val="24"/>
        </w:rPr>
        <w:t>Kết hợp với điều kiện ta được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1060" w:dyaOrig="320" w14:anchorId="73A533F2">
          <v:shape id="_x0000_i20782" type="#_x0000_t75" style="width:52.35pt;height:15.9pt" o:ole="">
            <v:imagedata r:id="rId687" o:title=""/>
          </v:shape>
          <o:OLEObject Type="Embed" ProgID="Equation.DSMT4" ShapeID="_x0000_i20782" DrawAspect="Content" ObjectID="_1686017532" r:id="rId688"/>
        </w:object>
      </w:r>
    </w:p>
    <w:p w14:paraId="1F8929CA" w14:textId="54DE5ACA" w:rsidR="005D1DCD" w:rsidRPr="004A24A4" w:rsidRDefault="00921881" w:rsidP="00D04F9C">
      <w:pPr>
        <w:widowControl w:val="0"/>
        <w:tabs>
          <w:tab w:val="left" w:pos="720"/>
          <w:tab w:val="left" w:pos="3969"/>
          <w:tab w:val="left" w:pos="5954"/>
          <w:tab w:val="right" w:pos="7938"/>
        </w:tabs>
        <w:spacing w:before="40" w:after="0" w:line="240" w:lineRule="auto"/>
        <w:ind w:left="426"/>
        <w:jc w:val="both"/>
        <w:rPr>
          <w:rFonts w:ascii="Chu Van An" w:hAnsi="Chu Van An" w:cs="Chu Van An"/>
          <w:szCs w:val="24"/>
          <w:lang w:val="nl-NL"/>
        </w:rPr>
      </w:pPr>
      <w:r w:rsidRPr="00785527">
        <w:rPr>
          <w:rFonts w:ascii="Chu Van An" w:eastAsia="Calibri" w:hAnsi="Chu Van An" w:cs="Chu Van An"/>
          <w:b/>
          <w:color w:val="0000FF"/>
          <w:szCs w:val="24"/>
        </w:rPr>
        <w:t xml:space="preserve">Câu </w:t>
      </w:r>
      <w:r>
        <w:rPr>
          <w:rFonts w:ascii="Chu Van An" w:eastAsia="Calibri" w:hAnsi="Chu Van An" w:cs="Chu Van An"/>
          <w:b/>
          <w:color w:val="0000FF"/>
          <w:szCs w:val="24"/>
        </w:rPr>
        <w:t>4</w:t>
      </w:r>
      <w:r>
        <w:rPr>
          <w:rFonts w:ascii="Chu Van An" w:eastAsia="Calibri" w:hAnsi="Chu Van An" w:cs="Chu Van An"/>
          <w:b/>
          <w:color w:val="0000FF"/>
          <w:szCs w:val="24"/>
        </w:rPr>
        <w:t xml:space="preserve">: </w:t>
      </w:r>
      <w:r w:rsidR="005D1DCD" w:rsidRPr="004A24A4">
        <w:rPr>
          <w:rFonts w:ascii="Chu Van An" w:hAnsi="Chu Van An" w:cs="Chu Van An"/>
          <w:szCs w:val="24"/>
          <w:lang w:val="nl-NL"/>
        </w:rPr>
        <w:t xml:space="preserve">Cho hai tập hợp </w:t>
      </w:r>
      <w:r w:rsidR="005D1DCD" w:rsidRPr="004A24A4">
        <w:rPr>
          <w:rFonts w:ascii="Chu Van An" w:hAnsi="Chu Van An" w:cs="Chu Van An"/>
          <w:position w:val="-12"/>
          <w:szCs w:val="24"/>
          <w:lang w:val="nl-NL"/>
        </w:rPr>
        <w:object w:dxaOrig="1150" w:dyaOrig="350" w14:anchorId="23C6C054">
          <v:shape id="_x0000_i21227" type="#_x0000_t75" style="width:57.95pt;height:17.75pt" o:ole="">
            <v:imagedata r:id="rId689" o:title=""/>
          </v:shape>
          <o:OLEObject Type="Embed" ProgID="Equation.DSMT4" ShapeID="_x0000_i21227" DrawAspect="Content" ObjectID="_1686017533" r:id="rId690"/>
        </w:object>
      </w:r>
      <w:r w:rsidR="005D1DCD" w:rsidRPr="004A24A4">
        <w:rPr>
          <w:rFonts w:ascii="Chu Van An" w:hAnsi="Chu Van An" w:cs="Chu Van An"/>
          <w:szCs w:val="24"/>
          <w:lang w:val="nl-NL"/>
        </w:rPr>
        <w:t xml:space="preserve"> và </w:t>
      </w:r>
      <w:r w:rsidR="005D1DCD" w:rsidRPr="004A24A4">
        <w:rPr>
          <w:rFonts w:ascii="Chu Van An" w:hAnsi="Chu Van An" w:cs="Chu Van An"/>
          <w:position w:val="-12"/>
          <w:szCs w:val="24"/>
          <w:lang w:val="nl-NL"/>
        </w:rPr>
        <w:object w:dxaOrig="1690" w:dyaOrig="350" w14:anchorId="1ACD2245">
          <v:shape id="_x0000_i21228" type="#_x0000_t75" style="width:85.1pt;height:17.75pt" o:ole="">
            <v:imagedata r:id="rId691" o:title=""/>
          </v:shape>
          <o:OLEObject Type="Embed" ProgID="Equation.DSMT4" ShapeID="_x0000_i21228" DrawAspect="Content" ObjectID="_1686017534" r:id="rId692"/>
        </w:object>
      </w:r>
      <w:r w:rsidR="005D1DCD" w:rsidRPr="004A24A4">
        <w:rPr>
          <w:rFonts w:ascii="Chu Van An" w:hAnsi="Chu Van An" w:cs="Chu Van An"/>
          <w:szCs w:val="24"/>
          <w:lang w:val="nl-NL"/>
        </w:rPr>
        <w:t xml:space="preserve">. Tìm tất cả các giá trị thực của tham số </w:t>
      </w:r>
      <w:r w:rsidR="005D1DCD" w:rsidRPr="004A24A4">
        <w:rPr>
          <w:rFonts w:ascii="Chu Van An" w:hAnsi="Chu Van An" w:cs="Chu Van An"/>
          <w:position w:val="-6"/>
          <w:szCs w:val="24"/>
          <w:lang w:val="nl-NL"/>
        </w:rPr>
        <w:object w:dxaOrig="240" w:dyaOrig="200" w14:anchorId="4AA87D0B">
          <v:shape id="_x0000_i21229" type="#_x0000_t75" style="width:12.15pt;height:9.35pt" o:ole="">
            <v:imagedata r:id="rId693" o:title=""/>
          </v:shape>
          <o:OLEObject Type="Embed" ProgID="Equation.DSMT4" ShapeID="_x0000_i21229" DrawAspect="Content" ObjectID="_1686017535" r:id="rId694"/>
        </w:object>
      </w:r>
      <w:r w:rsidR="005D1DCD" w:rsidRPr="004A24A4">
        <w:rPr>
          <w:rFonts w:ascii="Chu Van An" w:hAnsi="Chu Van An" w:cs="Chu Van An"/>
          <w:szCs w:val="24"/>
          <w:lang w:val="nl-NL"/>
        </w:rPr>
        <w:t xml:space="preserve"> để </w:t>
      </w:r>
      <w:r w:rsidR="005D1DCD" w:rsidRPr="004A24A4">
        <w:rPr>
          <w:rFonts w:ascii="Chu Van An" w:hAnsi="Chu Van An" w:cs="Chu Van An"/>
          <w:position w:val="-10"/>
          <w:szCs w:val="24"/>
          <w:lang w:val="nl-NL"/>
        </w:rPr>
        <w:object w:dxaOrig="830" w:dyaOrig="300" w14:anchorId="3CD1EFE1">
          <v:shape id="_x0000_i21230" type="#_x0000_t75" style="width:41.15pt;height:14.95pt" o:ole="">
            <v:imagedata r:id="rId695" o:title=""/>
          </v:shape>
          <o:OLEObject Type="Embed" ProgID="Equation.DSMT4" ShapeID="_x0000_i21230" DrawAspect="Content" ObjectID="_1686017536" r:id="rId696"/>
        </w:object>
      </w:r>
      <w:r w:rsidR="005D1DCD" w:rsidRPr="004A24A4">
        <w:rPr>
          <w:rFonts w:ascii="Chu Van An" w:hAnsi="Chu Van An" w:cs="Chu Van An"/>
          <w:szCs w:val="24"/>
          <w:lang w:val="nl-NL"/>
        </w:rPr>
        <w:t>.</w:t>
      </w:r>
    </w:p>
    <w:p w14:paraId="6C14F6CF" w14:textId="77777777" w:rsidR="005D1DCD" w:rsidRPr="004A24A4" w:rsidRDefault="005D1DCD" w:rsidP="00D04F9C">
      <w:pPr>
        <w:spacing w:line="240" w:lineRule="auto"/>
        <w:ind w:left="426" w:firstLine="720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A.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b/>
          <w:position w:val="-20"/>
          <w:szCs w:val="24"/>
        </w:rPr>
        <w:object w:dxaOrig="830" w:dyaOrig="540" w14:anchorId="5CEC5F42">
          <v:shape id="_x0000_i20768" type="#_x0000_t75" style="width:41.15pt;height:27.1pt" o:ole="">
            <v:imagedata r:id="rId697" o:title=""/>
          </v:shape>
          <o:OLEObject Type="Embed" ProgID="Equation.DSMT4" ShapeID="_x0000_i20768" DrawAspect="Content" ObjectID="_1686017537" r:id="rId698"/>
        </w:objec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b/>
          <w:szCs w:val="24"/>
        </w:rPr>
        <w:tab/>
      </w:r>
      <w:r w:rsidRPr="004A24A4">
        <w:rPr>
          <w:rFonts w:ascii="Chu Van An" w:hAnsi="Chu Van An" w:cs="Chu Van An"/>
          <w:b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B.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b/>
          <w:position w:val="-20"/>
          <w:szCs w:val="24"/>
        </w:rPr>
        <w:object w:dxaOrig="650" w:dyaOrig="540" w14:anchorId="730F3C9E">
          <v:shape id="_x0000_i20769" type="#_x0000_t75" style="width:32.75pt;height:27.1pt" o:ole="">
            <v:imagedata r:id="rId699" o:title=""/>
          </v:shape>
          <o:OLEObject Type="Embed" ProgID="Equation.DSMT4" ShapeID="_x0000_i20769" DrawAspect="Content" ObjectID="_1686017538" r:id="rId700"/>
        </w:objec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b/>
          <w:szCs w:val="24"/>
        </w:rPr>
        <w:tab/>
      </w:r>
      <w:r w:rsidRPr="004A24A4">
        <w:rPr>
          <w:rFonts w:ascii="Chu Van An" w:hAnsi="Chu Van An" w:cs="Chu Van An"/>
          <w:b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C.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b/>
          <w:position w:val="-20"/>
          <w:szCs w:val="24"/>
        </w:rPr>
        <w:object w:dxaOrig="650" w:dyaOrig="540" w14:anchorId="2A956AD7">
          <v:shape id="_x0000_i20770" type="#_x0000_t75" style="width:32.75pt;height:27.1pt" o:ole="">
            <v:imagedata r:id="rId701" o:title=""/>
          </v:shape>
          <o:OLEObject Type="Embed" ProgID="Equation.DSMT4" ShapeID="_x0000_i20770" DrawAspect="Content" ObjectID="_1686017539" r:id="rId702"/>
        </w:objec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b/>
          <w:szCs w:val="24"/>
        </w:rPr>
        <w:tab/>
      </w:r>
      <w:r w:rsidRPr="004A24A4">
        <w:rPr>
          <w:rFonts w:ascii="Chu Van An" w:hAnsi="Chu Van An" w:cs="Chu Van An"/>
          <w:b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D.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b/>
          <w:position w:val="-20"/>
          <w:szCs w:val="24"/>
        </w:rPr>
        <w:object w:dxaOrig="830" w:dyaOrig="540" w14:anchorId="4130943F">
          <v:shape id="_x0000_i20771" type="#_x0000_t75" style="width:41.15pt;height:27.1pt" o:ole="">
            <v:imagedata r:id="rId703" o:title=""/>
          </v:shape>
          <o:OLEObject Type="Embed" ProgID="Equation.DSMT4" ShapeID="_x0000_i20771" DrawAspect="Content" ObjectID="_1686017540" r:id="rId704"/>
        </w:object>
      </w:r>
    </w:p>
    <w:p w14:paraId="7B4D4786" w14:textId="77777777" w:rsidR="005D1DCD" w:rsidRPr="004A24A4" w:rsidRDefault="005D1DCD" w:rsidP="00D04F9C">
      <w:pPr>
        <w:spacing w:line="240" w:lineRule="auto"/>
        <w:ind w:left="1418"/>
        <w:jc w:val="center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Lời giải</w:t>
      </w:r>
    </w:p>
    <w:p w14:paraId="5EBDE846" w14:textId="77777777" w:rsidR="005D1DCD" w:rsidRPr="004A24A4" w:rsidRDefault="005D1DCD" w:rsidP="00D04F9C">
      <w:pPr>
        <w:spacing w:line="240" w:lineRule="auto"/>
        <w:ind w:left="1418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 xml:space="preserve">Chọn B. </w:t>
      </w:r>
    </w:p>
    <w:p w14:paraId="3684A45D" w14:textId="77777777" w:rsidR="005D1DCD" w:rsidRPr="004A24A4" w:rsidRDefault="005D1DCD" w:rsidP="00D04F9C">
      <w:pPr>
        <w:spacing w:line="240" w:lineRule="auto"/>
        <w:ind w:left="426" w:firstLine="720"/>
        <w:rPr>
          <w:rFonts w:ascii="Chu Van An" w:hAnsi="Chu Van An" w:cs="Chu Van An"/>
          <w:szCs w:val="24"/>
        </w:rPr>
      </w:pPr>
    </w:p>
    <w:p w14:paraId="19A262F2" w14:textId="77777777" w:rsidR="005D1DCD" w:rsidRPr="004A24A4" w:rsidRDefault="005D1DCD" w:rsidP="00D04F9C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line="240" w:lineRule="auto"/>
        <w:ind w:left="710" w:hanging="284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szCs w:val="24"/>
          <w:lang w:val="nl-NL"/>
        </w:rPr>
        <w:lastRenderedPageBreak/>
        <w:tab/>
      </w:r>
      <w:r w:rsidRPr="004A24A4">
        <w:rPr>
          <w:rFonts w:ascii="Chu Van An" w:hAnsi="Chu Van An" w:cs="Chu Van An"/>
          <w:szCs w:val="24"/>
          <w:lang w:val="nl-NL"/>
        </w:rPr>
        <w:tab/>
      </w:r>
      <w:r w:rsidRPr="004A24A4">
        <w:rPr>
          <w:rFonts w:ascii="Chu Van An" w:hAnsi="Chu Van An" w:cs="Chu Van An"/>
          <w:szCs w:val="24"/>
          <w:lang w:val="nl-NL"/>
        </w:rPr>
        <w:tab/>
      </w:r>
      <w:r w:rsidRPr="004A24A4">
        <w:rPr>
          <w:rFonts w:ascii="Chu Van An" w:hAnsi="Chu Van An" w:cs="Chu Van An"/>
          <w:szCs w:val="24"/>
          <w:lang w:val="nl-NL"/>
        </w:rPr>
        <w:tab/>
      </w:r>
      <w:r w:rsidRPr="004A24A4">
        <w:rPr>
          <w:rFonts w:ascii="Chu Van An" w:hAnsi="Chu Van An" w:cs="Chu Van An"/>
          <w:szCs w:val="24"/>
          <w:lang w:val="nl-NL"/>
        </w:rPr>
        <w:tab/>
      </w:r>
      <w:r w:rsidRPr="004A24A4">
        <w:rPr>
          <w:rFonts w:ascii="Chu Van An" w:hAnsi="Chu Van An" w:cs="Chu Van An"/>
          <w:szCs w:val="24"/>
          <w:lang w:val="nl-NL"/>
        </w:rPr>
        <w:tab/>
        <w:t xml:space="preserve">Ta có </w:t>
      </w:r>
      <w:r w:rsidRPr="004A24A4">
        <w:rPr>
          <w:rFonts w:ascii="Chu Van An" w:hAnsi="Chu Van An" w:cs="Chu Van An"/>
          <w:position w:val="-12"/>
          <w:szCs w:val="24"/>
          <w:lang w:val="nl-NL"/>
        </w:rPr>
        <w:object w:dxaOrig="3060" w:dyaOrig="340" w14:anchorId="7FB3FC11">
          <v:shape id="_x0000_i20766" type="#_x0000_t75" style="width:152.4pt;height:16.85pt" o:ole="">
            <v:imagedata r:id="rId705" o:title=""/>
          </v:shape>
          <o:OLEObject Type="Embed" ProgID="Equation.DSMT4" ShapeID="_x0000_i20766" DrawAspect="Content" ObjectID="_1686017541" r:id="rId706"/>
        </w:object>
      </w:r>
      <w:r w:rsidRPr="004A24A4">
        <w:rPr>
          <w:rFonts w:ascii="Chu Van An" w:hAnsi="Chu Van An" w:cs="Chu Van An"/>
          <w:szCs w:val="24"/>
          <w:lang w:val="nl-NL"/>
        </w:rPr>
        <w:t>.</w:t>
      </w:r>
    </w:p>
    <w:p w14:paraId="05BAAB9E" w14:textId="77777777" w:rsidR="005D1DCD" w:rsidRPr="004A24A4" w:rsidRDefault="005D1DCD" w:rsidP="00D04F9C">
      <w:pPr>
        <w:widowControl w:val="0"/>
        <w:tabs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line="240" w:lineRule="auto"/>
        <w:ind w:left="426" w:firstLine="284"/>
        <w:jc w:val="both"/>
        <w:rPr>
          <w:rFonts w:ascii="Chu Van An" w:hAnsi="Chu Van An" w:cs="Chu Van An"/>
          <w:szCs w:val="24"/>
          <w:lang w:val="nl-NL"/>
        </w:rPr>
      </w:pPr>
      <w:r w:rsidRPr="004A24A4">
        <w:rPr>
          <w:rFonts w:ascii="Chu Van An" w:hAnsi="Chu Van An" w:cs="Chu Van An"/>
          <w:szCs w:val="24"/>
          <w:lang w:val="nl-NL"/>
        </w:rPr>
        <w:tab/>
        <w:t xml:space="preserve">Do đó, để </w:t>
      </w:r>
      <w:r w:rsidRPr="004A24A4">
        <w:rPr>
          <w:rFonts w:ascii="Chu Van An" w:hAnsi="Chu Van An" w:cs="Chu Van An"/>
          <w:position w:val="-20"/>
          <w:szCs w:val="24"/>
          <w:lang w:val="nl-NL"/>
        </w:rPr>
        <w:object w:dxaOrig="2840" w:dyaOrig="540" w14:anchorId="36DA0772">
          <v:shape id="_x0000_i20767" type="#_x0000_t75" style="width:142.15pt;height:27.1pt" o:ole="">
            <v:imagedata r:id="rId707" o:title=""/>
          </v:shape>
          <o:OLEObject Type="Embed" ProgID="Equation.DSMT4" ShapeID="_x0000_i20767" DrawAspect="Content" ObjectID="_1686017542" r:id="rId708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. </w:t>
      </w:r>
    </w:p>
    <w:p w14:paraId="4DC16038" w14:textId="77777777" w:rsidR="0022322B" w:rsidRPr="004A24A4" w:rsidRDefault="0022322B" w:rsidP="0022322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229"/>
        <w:gridCol w:w="3402"/>
      </w:tblGrid>
      <w:tr w:rsidR="00921881" w14:paraId="5BF7FBE0" w14:textId="77777777" w:rsidTr="006C3139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3025BF" w14:textId="77777777" w:rsidR="00921881" w:rsidRPr="00785527" w:rsidRDefault="00921881" w:rsidP="006C3139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1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hai tập </w:t>
            </w:r>
            <w:r w:rsidRPr="00F575C9">
              <w:rPr>
                <w:position w:val="-14"/>
              </w:rPr>
              <w:object w:dxaOrig="2415" w:dyaOrig="405" w14:anchorId="4C33094C">
                <v:shape id="_x0000_i22387" type="#_x0000_t75" style="width:120.6pt;height:20.55pt" o:ole="">
                  <v:imagedata r:id="rId709" o:title=""/>
                </v:shape>
                <o:OLEObject Type="Embed" ProgID="Equation.DSMT4" ShapeID="_x0000_i22387" DrawAspect="Content" ObjectID="_1686017543" r:id="rId710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. Với giá trị nào của a thì </w:t>
            </w:r>
            <w:r w:rsidRPr="00F575C9">
              <w:rPr>
                <w:position w:val="-6"/>
              </w:rPr>
              <w:object w:dxaOrig="1065" w:dyaOrig="285" w14:anchorId="5CF88572">
                <v:shape id="_x0000_i22388" type="#_x0000_t75" style="width:53.3pt;height:14.05pt" o:ole="">
                  <v:imagedata r:id="rId711" o:title=""/>
                </v:shape>
                <o:OLEObject Type="Embed" ProgID="Equation.DSMT4" ShapeID="_x0000_i22388" DrawAspect="Content" ObjectID="_1686017544" r:id="rId712"/>
              </w:object>
            </w:r>
            <w:r w:rsidRPr="00785527">
              <w:rPr>
                <w:rFonts w:ascii="Chu Van An" w:hAnsi="Chu Van An" w:cs="Chu Van An"/>
                <w:szCs w:val="24"/>
              </w:rPr>
              <w:t>?</w:t>
            </w:r>
          </w:p>
          <w:p w14:paraId="1F24E342" w14:textId="77777777" w:rsidR="00921881" w:rsidRPr="00F575C9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30"/>
                <w:sz w:val="24"/>
                <w:szCs w:val="24"/>
              </w:rPr>
              <w:object w:dxaOrig="795" w:dyaOrig="735" w14:anchorId="45244247">
                <v:shape id="_x0000_i22351" type="#_x0000_t75" style="width:40.2pt;height:36.45pt" o:ole="">
                  <v:imagedata r:id="rId713" o:title=""/>
                </v:shape>
                <o:OLEObject Type="Embed" ProgID="Equation.DSMT4" ShapeID="_x0000_i22351" DrawAspect="Content" ObjectID="_1686017545" r:id="rId714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30"/>
                <w:sz w:val="24"/>
                <w:szCs w:val="24"/>
              </w:rPr>
              <w:object w:dxaOrig="795" w:dyaOrig="735" w14:anchorId="1B0F6BCC">
                <v:shape id="_x0000_i22352" type="#_x0000_t75" style="width:40.2pt;height:36.45pt" o:ole="">
                  <v:imagedata r:id="rId715" o:title=""/>
                </v:shape>
                <o:OLEObject Type="Embed" ProgID="Equation.DSMT4" ShapeID="_x0000_i22352" DrawAspect="Content" ObjectID="_1686017546" r:id="rId716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30"/>
                <w:sz w:val="24"/>
                <w:szCs w:val="24"/>
              </w:rPr>
              <w:object w:dxaOrig="795" w:dyaOrig="735" w14:anchorId="39A727F5">
                <v:shape id="_x0000_i22353" type="#_x0000_t75" style="width:40.2pt;height:36.45pt" o:ole="">
                  <v:imagedata r:id="rId717" o:title=""/>
                </v:shape>
                <o:OLEObject Type="Embed" ProgID="Equation.DSMT4" ShapeID="_x0000_i22353" DrawAspect="Content" ObjectID="_1686017547" r:id="rId718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30"/>
                <w:sz w:val="24"/>
                <w:szCs w:val="24"/>
              </w:rPr>
              <w:object w:dxaOrig="795" w:dyaOrig="735" w14:anchorId="5CB4BA58">
                <v:shape id="_x0000_i22354" type="#_x0000_t75" style="width:40.2pt;height:36.45pt" o:ole="">
                  <v:imagedata r:id="rId719" o:title=""/>
                </v:shape>
                <o:OLEObject Type="Embed" ProgID="Equation.DSMT4" ShapeID="_x0000_i22354" DrawAspect="Content" ObjectID="_1686017548" r:id="rId720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52F30C4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402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6ECE94" w14:textId="77777777" w:rsidR="00921881" w:rsidRDefault="00921881" w:rsidP="006C3139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921881" w14:paraId="444D87B4" w14:textId="77777777" w:rsidTr="006C3139">
        <w:trPr>
          <w:trHeight w:val="399"/>
        </w:trPr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386A0BB" w14:textId="77777777" w:rsidR="00921881" w:rsidRPr="00785527" w:rsidRDefault="00921881" w:rsidP="006C3139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2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>Cho</w:t>
            </w:r>
            <w:r w:rsidRPr="00F575C9">
              <w:rPr>
                <w:position w:val="-14"/>
              </w:rPr>
              <w:object w:dxaOrig="1500" w:dyaOrig="405" w14:anchorId="1C5DA1BB">
                <v:shape id="_x0000_i22384" type="#_x0000_t75" style="width:74.8pt;height:20.55pt" o:ole="">
                  <v:imagedata r:id="rId721" o:title=""/>
                </v:shape>
                <o:OLEObject Type="Embed" ProgID="Equation.DSMT4" ShapeID="_x0000_i22384" DrawAspect="Content" ObjectID="_1686017549" r:id="rId722"/>
              </w:object>
            </w:r>
            <w:r w:rsidRPr="00785527">
              <w:rPr>
                <w:rFonts w:ascii="Chu Van An" w:hAnsi="Chu Van An" w:cs="Chu Van An"/>
                <w:szCs w:val="24"/>
              </w:rPr>
              <w:t>;</w:t>
            </w:r>
            <w:r w:rsidRPr="00F575C9">
              <w:rPr>
                <w:position w:val="-14"/>
              </w:rPr>
              <w:object w:dxaOrig="1290" w:dyaOrig="405" w14:anchorId="4F123BA7">
                <v:shape id="_x0000_i22385" type="#_x0000_t75" style="width:64.5pt;height:20.55pt" o:ole="">
                  <v:imagedata r:id="rId723" o:title=""/>
                </v:shape>
                <o:OLEObject Type="Embed" ProgID="Equation.DSMT4" ShapeID="_x0000_i22385" DrawAspect="Content" ObjectID="_1686017550" r:id="rId724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. Điều kiện để </w:t>
            </w:r>
            <w:r w:rsidRPr="00F575C9">
              <w:rPr>
                <w:position w:val="-14"/>
              </w:rPr>
              <w:object w:dxaOrig="1275" w:dyaOrig="405" w14:anchorId="098762C4">
                <v:shape id="_x0000_i22386" type="#_x0000_t75" style="width:63.6pt;height:20.55pt" o:ole="">
                  <v:imagedata r:id="rId725" o:title=""/>
                </v:shape>
                <o:OLEObject Type="Embed" ProgID="Equation.DSMT4" ShapeID="_x0000_i22386" DrawAspect="Content" ObjectID="_1686017551" r:id="rId726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6ED11666" w14:textId="77777777" w:rsidR="00921881" w:rsidRPr="00F575C9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29E4BEAA">
                <v:shape id="_x0000_i22347" type="#_x0000_t75" style="width:36.45pt;height:14.05pt" o:ole="">
                  <v:imagedata r:id="rId727" o:title=""/>
                </v:shape>
                <o:OLEObject Type="Embed" ProgID="Equation.DSMT4" ShapeID="_x0000_i22347" DrawAspect="Content" ObjectID="_1686017552" r:id="rId728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477341D8">
                <v:shape id="_x0000_i22348" type="#_x0000_t75" style="width:36.45pt;height:14.05pt" o:ole="">
                  <v:imagedata r:id="rId729" o:title=""/>
                </v:shape>
                <o:OLEObject Type="Embed" ProgID="Equation.DSMT4" ShapeID="_x0000_i22348" DrawAspect="Content" ObjectID="_1686017553" r:id="rId730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85" w14:anchorId="2BB1DD40">
                <v:shape id="_x0000_i22349" type="#_x0000_t75" style="width:29.9pt;height:14.05pt" o:ole="">
                  <v:imagedata r:id="rId731" o:title=""/>
                </v:shape>
                <o:OLEObject Type="Embed" ProgID="Equation.DSMT4" ShapeID="_x0000_i22349" DrawAspect="Content" ObjectID="_1686017554" r:id="rId732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6181BBA9">
                <v:shape id="_x0000_i22350" type="#_x0000_t75" style="width:36.45pt;height:14.05pt" o:ole="">
                  <v:imagedata r:id="rId733" o:title=""/>
                </v:shape>
                <o:OLEObject Type="Embed" ProgID="Equation.DSMT4" ShapeID="_x0000_i22350" DrawAspect="Content" ObjectID="_1686017555" r:id="rId734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655398B" w14:textId="77777777" w:rsidR="00921881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402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8D7850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1D01900A" w14:textId="77777777" w:rsidTr="006C3139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5BDAEE" w14:textId="77777777" w:rsidR="00921881" w:rsidRPr="00785527" w:rsidRDefault="00921881" w:rsidP="006C3139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3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tập hợp </w:t>
            </w:r>
            <w:r w:rsidRPr="00F575C9">
              <w:rPr>
                <w:position w:val="-14"/>
              </w:rPr>
              <w:object w:dxaOrig="2235" w:dyaOrig="405" w14:anchorId="49093350">
                <v:shape id="_x0000_i22380" type="#_x0000_t75" style="width:112.2pt;height:20.55pt" o:ole="">
                  <v:imagedata r:id="rId735" o:title=""/>
                </v:shape>
                <o:OLEObject Type="Embed" ProgID="Equation.DSMT4" ShapeID="_x0000_i22380" DrawAspect="Content" ObjectID="_1686017556" r:id="rId736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và </w:t>
            </w:r>
            <w:r w:rsidRPr="00F575C9">
              <w:rPr>
                <w:position w:val="-14"/>
              </w:rPr>
              <w:object w:dxaOrig="1305" w:dyaOrig="405" w14:anchorId="010253A4">
                <v:shape id="_x0000_i22381" type="#_x0000_t75" style="width:65.45pt;height:20.55pt" o:ole="">
                  <v:imagedata r:id="rId737" o:title=""/>
                </v:shape>
                <o:OLEObject Type="Embed" ProgID="Equation.DSMT4" ShapeID="_x0000_i22381" DrawAspect="Content" ObjectID="_1686017557" r:id="rId738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. Tìm tham số </w:t>
            </w:r>
            <w:r w:rsidRPr="00F575C9">
              <w:rPr>
                <w:position w:val="-6"/>
              </w:rPr>
              <w:object w:dxaOrig="195" w:dyaOrig="225" w14:anchorId="514F6A4F">
                <v:shape id="_x0000_i22382" type="#_x0000_t75" style="width:9.35pt;height:11.2pt" o:ole="">
                  <v:imagedata r:id="rId739" o:title=""/>
                </v:shape>
                <o:OLEObject Type="Embed" ProgID="Equation.DSMT4" ShapeID="_x0000_i22382" DrawAspect="Content" ObjectID="_1686017558" r:id="rId740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để </w:t>
            </w:r>
            <w:r w:rsidRPr="00F575C9">
              <w:rPr>
                <w:position w:val="-6"/>
              </w:rPr>
              <w:object w:dxaOrig="1095" w:dyaOrig="285" w14:anchorId="6EAE2739">
                <v:shape id="_x0000_i22383" type="#_x0000_t75" style="width:55.15pt;height:14.05pt" o:ole="">
                  <v:imagedata r:id="rId741" o:title=""/>
                </v:shape>
                <o:OLEObject Type="Embed" ProgID="Equation.DSMT4" ShapeID="_x0000_i22383" DrawAspect="Content" ObjectID="_1686017559" r:id="rId742"/>
              </w:object>
            </w:r>
            <w:r w:rsidRPr="00785527">
              <w:rPr>
                <w:rFonts w:ascii="Chu Van An" w:hAnsi="Chu Van An" w:cs="Chu Van An"/>
                <w:szCs w:val="24"/>
              </w:rPr>
              <w:t>.</w:t>
            </w:r>
          </w:p>
          <w:p w14:paraId="77EAD4CB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position w:val="-30"/>
                <w:sz w:val="24"/>
                <w:szCs w:val="24"/>
              </w:rPr>
              <w:object w:dxaOrig="1215" w:dyaOrig="720" w14:anchorId="2A23A8CC">
                <v:shape id="_x0000_i22343" type="#_x0000_t75" style="width:60.8pt;height:36.45pt" o:ole="">
                  <v:imagedata r:id="rId743" o:title=""/>
                </v:shape>
                <o:OLEObject Type="Embed" ProgID="Equation.DSMT4" ShapeID="_x0000_i22343" DrawAspect="Content" ObjectID="_1686017560" r:id="rId744"/>
              </w:objec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75" w:dyaOrig="285" w14:anchorId="350F73F3">
                <v:shape id="_x0000_i22344" type="#_x0000_t75" style="width:33.65pt;height:14.05pt" o:ole="">
                  <v:imagedata r:id="rId745" o:title=""/>
                </v:shape>
                <o:OLEObject Type="Embed" ProgID="Equation.DSMT4" ShapeID="_x0000_i22344" DrawAspect="Content" ObjectID="_1686017561" r:id="rId746"/>
              </w:objec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06F2652A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125" w:dyaOrig="285" w14:anchorId="2CE002F3">
                <v:shape id="_x0000_i22345" type="#_x0000_t75" style="width:56.1pt;height:14.05pt" o:ole="">
                  <v:imagedata r:id="rId747" o:title=""/>
                </v:shape>
                <o:OLEObject Type="Embed" ProgID="Equation.DSMT4" ShapeID="_x0000_i22345" DrawAspect="Content" ObjectID="_1686017562" r:id="rId748"/>
              </w:objec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b/>
                <w:color w:val="0000FF"/>
                <w:position w:val="-30"/>
                <w:sz w:val="24"/>
                <w:szCs w:val="24"/>
              </w:rPr>
              <w:object w:dxaOrig="1215" w:dyaOrig="720" w14:anchorId="28DDFDAB">
                <v:shape id="_x0000_i22346" type="#_x0000_t75" style="width:60.8pt;height:36.45pt" o:ole="">
                  <v:imagedata r:id="rId749" o:title=""/>
                </v:shape>
                <o:OLEObject Type="Embed" ProgID="Equation.DSMT4" ShapeID="_x0000_i22346" DrawAspect="Content" ObjectID="_1686017563" r:id="rId750"/>
              </w:objec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1C1FA1A6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402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892949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4A475E06" w14:textId="77777777" w:rsidTr="006C3139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FFA426" w14:textId="77777777" w:rsidR="00921881" w:rsidRPr="00785527" w:rsidRDefault="00921881" w:rsidP="006C3139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4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Tìm điều kiện của </w:t>
            </w:r>
            <w:r w:rsidRPr="00F575C9">
              <w:rPr>
                <w:noProof/>
                <w:position w:val="-6"/>
              </w:rPr>
              <w:object w:dxaOrig="255" w:dyaOrig="210" w14:anchorId="67595758">
                <v:shape id="_x0000_i22377" type="#_x0000_t75" style="width:13.1pt;height:10.3pt;mso-width-percent:0;mso-height-percent:0;mso-width-percent:0;mso-height-percent:0" o:ole="">
                  <v:imagedata r:id="rId751" o:title=""/>
                </v:shape>
                <o:OLEObject Type="Embed" ProgID="Equation.DSMT4" ShapeID="_x0000_i22377" DrawAspect="Content" ObjectID="_1686017564" r:id="rId752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để </w:t>
            </w:r>
            <w:r w:rsidRPr="00F575C9">
              <w:rPr>
                <w:noProof/>
                <w:position w:val="-4"/>
              </w:rPr>
              <w:object w:dxaOrig="660" w:dyaOrig="255" w14:anchorId="6978BD15">
                <v:shape id="_x0000_i22378" type="#_x0000_t75" style="width:32.75pt;height:13.1pt;mso-width-percent:0;mso-height-percent:0;mso-width-percent:0;mso-height-percent:0" o:ole="">
                  <v:imagedata r:id="rId753" o:title=""/>
                </v:shape>
                <o:OLEObject Type="Embed" ProgID="Equation.DSMT4" ShapeID="_x0000_i22378" DrawAspect="Content" ObjectID="_1686017565" r:id="rId754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là một khoảng, biết </w:t>
            </w:r>
            <w:r w:rsidRPr="00F575C9">
              <w:rPr>
                <w:noProof/>
                <w:position w:val="-14"/>
              </w:rPr>
              <w:object w:dxaOrig="2475" w:dyaOrig="405" w14:anchorId="57FAC0F8">
                <v:shape id="_x0000_i22379" type="#_x0000_t75" style="width:123.45pt;height:20.55pt;mso-width-percent:0;mso-height-percent:0;mso-width-percent:0;mso-height-percent:0" o:ole="">
                  <v:imagedata r:id="rId755" o:title=""/>
                </v:shape>
                <o:OLEObject Type="Embed" ProgID="Equation.DSMT4" ShapeID="_x0000_i22379" DrawAspect="Content" ObjectID="_1686017566" r:id="rId756"/>
              </w:object>
            </w:r>
            <w:r w:rsidRPr="00785527">
              <w:rPr>
                <w:rFonts w:ascii="Chu Van An" w:hAnsi="Chu Van An" w:cs="Chu Van An"/>
                <w:szCs w:val="24"/>
              </w:rPr>
              <w:t>.</w:t>
            </w:r>
          </w:p>
          <w:p w14:paraId="6D4941CF" w14:textId="77777777" w:rsidR="00921881" w:rsidRPr="00F575C9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noProof/>
                <w:color w:val="000000"/>
                <w:position w:val="-6"/>
                <w:sz w:val="24"/>
                <w:szCs w:val="24"/>
              </w:rPr>
              <w:object w:dxaOrig="960" w:dyaOrig="285" w14:anchorId="49C9CAFA">
                <v:shape id="_x0000_i22339" type="#_x0000_t75" style="width:47.7pt;height:14.05pt;mso-width-percent:0;mso-height-percent:0;mso-width-percent:0;mso-height-percent:0" o:ole="">
                  <v:imagedata r:id="rId757" o:title=""/>
                </v:shape>
                <o:OLEObject Type="Embed" ProgID="Equation.DSMT4" ShapeID="_x0000_i22339" DrawAspect="Content" ObjectID="_1686017567" r:id="rId758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noProof/>
                <w:color w:val="000000"/>
                <w:position w:val="-6"/>
                <w:sz w:val="24"/>
                <w:szCs w:val="24"/>
              </w:rPr>
              <w:object w:dxaOrig="960" w:dyaOrig="285" w14:anchorId="5D7CAD57">
                <v:shape id="_x0000_i22340" type="#_x0000_t75" style="width:47.7pt;height:14.05pt;mso-width-percent:0;mso-height-percent:0;mso-width-percent:0;mso-height-percent:0" o:ole="">
                  <v:imagedata r:id="rId759" o:title=""/>
                </v:shape>
                <o:OLEObject Type="Embed" ProgID="Equation.DSMT4" ShapeID="_x0000_i22340" DrawAspect="Content" ObjectID="_1686017568" r:id="rId760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noProof/>
                <w:color w:val="000000"/>
                <w:position w:val="-6"/>
                <w:sz w:val="24"/>
                <w:szCs w:val="24"/>
              </w:rPr>
              <w:object w:dxaOrig="960" w:dyaOrig="285" w14:anchorId="1312B840">
                <v:shape id="_x0000_i22341" type="#_x0000_t75" style="width:47.7pt;height:14.05pt;mso-width-percent:0;mso-height-percent:0;mso-width-percent:0;mso-height-percent:0" o:ole="">
                  <v:imagedata r:id="rId761" o:title=""/>
                </v:shape>
                <o:OLEObject Type="Embed" ProgID="Equation.DSMT4" ShapeID="_x0000_i22341" DrawAspect="Content" ObjectID="_1686017569" r:id="rId762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noProof/>
                <w:color w:val="000000"/>
                <w:position w:val="-6"/>
                <w:sz w:val="24"/>
                <w:szCs w:val="24"/>
              </w:rPr>
              <w:object w:dxaOrig="975" w:dyaOrig="285" w14:anchorId="50333A54">
                <v:shape id="_x0000_i22342" type="#_x0000_t75" style="width:48.6pt;height:14.05pt;mso-width-percent:0;mso-height-percent:0;mso-width-percent:0;mso-height-percent:0" o:ole="">
                  <v:imagedata r:id="rId763" o:title=""/>
                </v:shape>
                <o:OLEObject Type="Embed" ProgID="Equation.DSMT4" ShapeID="_x0000_i22342" DrawAspect="Content" ObjectID="_1686017570" r:id="rId764"/>
              </w:object>
            </w:r>
            <w:r w:rsidRPr="00F575C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E6E93A4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402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22D4B7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32BAB777" w14:textId="77777777" w:rsidTr="006C3139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EEFB73" w14:textId="77777777" w:rsidR="00921881" w:rsidRPr="00785527" w:rsidRDefault="00921881" w:rsidP="006C3139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Cs w:val="24"/>
                <w:lang w:val="fr-FR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5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</w:t>
            </w:r>
            <w:r w:rsidRPr="00F575C9">
              <w:rPr>
                <w:position w:val="-14"/>
              </w:rPr>
              <w:object w:dxaOrig="1680" w:dyaOrig="405" w14:anchorId="58518281">
                <v:shape id="_x0000_i22373" type="#_x0000_t75" style="width:84.15pt;height:20.55pt" o:ole="">
                  <v:imagedata r:id="rId765" o:title=""/>
                </v:shape>
                <o:OLEObject Type="Embed" ProgID="Equation.DSMT4" ShapeID="_x0000_i22373" DrawAspect="Content" ObjectID="_1686017571" r:id="rId766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và </w:t>
            </w:r>
            <w:r w:rsidRPr="00F575C9">
              <w:rPr>
                <w:position w:val="-14"/>
              </w:rPr>
              <w:object w:dxaOrig="1635" w:dyaOrig="405" w14:anchorId="4A086E79">
                <v:shape id="_x0000_i22374" type="#_x0000_t75" style="width:81.35pt;height:20.55pt" o:ole="">
                  <v:imagedata r:id="rId767" o:title=""/>
                </v:shape>
                <o:OLEObject Type="Embed" ProgID="Equation.DSMT4" ShapeID="_x0000_i22374" DrawAspect="Content" ObjectID="_1686017572" r:id="rId768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. Điều kiện của </w:t>
            </w:r>
            <w:r w:rsidRPr="00F575C9">
              <w:rPr>
                <w:position w:val="-6"/>
              </w:rPr>
              <w:object w:dxaOrig="270" w:dyaOrig="225" w14:anchorId="4082E91B">
                <v:shape id="_x0000_i22375" type="#_x0000_t75" style="width:13.1pt;height:11.2pt" o:ole="">
                  <v:imagedata r:id="rId769" o:title=""/>
                </v:shape>
                <o:OLEObject Type="Embed" ProgID="Equation.DSMT4" ShapeID="_x0000_i22375" DrawAspect="Content" ObjectID="_1686017573" r:id="rId770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để </w:t>
            </w:r>
            <w:r w:rsidRPr="00F575C9">
              <w:rPr>
                <w:position w:val="-6"/>
              </w:rPr>
              <w:object w:dxaOrig="1095" w:dyaOrig="270" w14:anchorId="79357FC8">
                <v:shape id="_x0000_i22376" type="#_x0000_t75" style="width:55.15pt;height:13.1pt" o:ole="">
                  <v:imagedata r:id="rId771" o:title=""/>
                </v:shape>
                <o:OLEObject Type="Embed" ProgID="Equation.DSMT4" ShapeID="_x0000_i22376" DrawAspect="Content" ObjectID="_1686017574" r:id="rId772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21313A81" w14:textId="77777777" w:rsidR="00921881" w:rsidRPr="00F575C9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  <w:lang w:val="fr-FR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15" w:dyaOrig="270" w14:anchorId="147406BB">
                <v:shape id="_x0000_i22335" type="#_x0000_t75" style="width:45.8pt;height:13.1pt" o:ole="">
                  <v:imagedata r:id="rId773" o:title=""/>
                </v:shape>
                <o:OLEObject Type="Embed" ProgID="Equation.DSMT4" ShapeID="_x0000_i22335" DrawAspect="Content" ObjectID="_1686017575" r:id="rId774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15" w:dyaOrig="270" w14:anchorId="4232FD24">
                <v:shape id="_x0000_i22336" type="#_x0000_t75" style="width:45.8pt;height:13.1pt" o:ole="">
                  <v:imagedata r:id="rId775" o:title=""/>
                </v:shape>
                <o:OLEObject Type="Embed" ProgID="Equation.DSMT4" ShapeID="_x0000_i22336" DrawAspect="Content" ObjectID="_1686017576" r:id="rId776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15" w:dyaOrig="270" w14:anchorId="39261350">
                <v:shape id="_x0000_i22337" type="#_x0000_t75" style="width:45.8pt;height:13.1pt" o:ole="">
                  <v:imagedata r:id="rId777" o:title=""/>
                </v:shape>
                <o:OLEObject Type="Embed" ProgID="Equation.DSMT4" ShapeID="_x0000_i22337" DrawAspect="Content" ObjectID="_1686017577" r:id="rId778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30"/>
                <w:sz w:val="24"/>
                <w:szCs w:val="24"/>
              </w:rPr>
              <w:object w:dxaOrig="720" w:dyaOrig="720" w14:anchorId="04BFB79D">
                <v:shape id="_x0000_i22338" type="#_x0000_t75" style="width:36.45pt;height:36.45pt" o:ole="">
                  <v:imagedata r:id="rId779" o:title=""/>
                </v:shape>
                <o:OLEObject Type="Embed" ProgID="Equation.DSMT4" ShapeID="_x0000_i22338" DrawAspect="Content" ObjectID="_1686017578" r:id="rId780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89E2487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402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5EC3BB0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14A992E7" w14:textId="77777777" w:rsidTr="006C3139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1D129E" w14:textId="77777777" w:rsidR="00921881" w:rsidRPr="00785527" w:rsidRDefault="00921881" w:rsidP="006C3139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Cs w:val="24"/>
                <w:lang w:val="nl-NL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Câu 6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Cho </w:t>
            </w:r>
            <w:r w:rsidRPr="00F575C9">
              <w:rPr>
                <w:position w:val="-14"/>
                <w:lang w:val="nl-NL"/>
              </w:rPr>
              <w:object w:dxaOrig="1160" w:dyaOrig="395" w14:anchorId="49F3A374">
                <v:shape id="_x0000_i22368" type="#_x0000_t75" style="width:57.95pt;height:19.65pt" o:ole="">
                  <v:imagedata r:id="rId781" o:title=""/>
                </v:shape>
                <o:OLEObject Type="Embed" ProgID="Equation.DSMT4" ShapeID="_x0000_i22368" DrawAspect="Content" ObjectID="_1686017579" r:id="rId782"/>
              </w:objec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, </w:t>
            </w:r>
            <w:r w:rsidRPr="00F575C9">
              <w:rPr>
                <w:position w:val="-14"/>
                <w:lang w:val="nl-NL"/>
              </w:rPr>
              <w:object w:dxaOrig="1172" w:dyaOrig="395" w14:anchorId="22D2736E">
                <v:shape id="_x0000_i22369" type="#_x0000_t75" style="width:58.9pt;height:19.65pt" o:ole="">
                  <v:imagedata r:id="rId783" o:title=""/>
                </v:shape>
                <o:OLEObject Type="Embed" ProgID="Equation.DSMT4" ShapeID="_x0000_i22369" DrawAspect="Content" ObjectID="_1686017580" r:id="rId784"/>
              </w:objec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 với </w:t>
            </w:r>
            <w:r w:rsidRPr="00F575C9">
              <w:rPr>
                <w:position w:val="-6"/>
              </w:rPr>
              <w:object w:dxaOrig="217" w:dyaOrig="217" w14:anchorId="7EA31813">
                <v:shape id="_x0000_i22370" type="#_x0000_t75" style="width:11.2pt;height:11.2pt" o:ole="">
                  <v:imagedata r:id="rId785" o:title=""/>
                </v:shape>
                <o:OLEObject Type="Embed" ProgID="Equation.DSMT4" ShapeID="_x0000_i22370" DrawAspect="Content" ObjectID="_1686017581" r:id="rId786"/>
              </w:objec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 là số thự</w:t>
            </w:r>
            <w:r w:rsidRPr="00785527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 Tìm </w:t>
            </w:r>
            <w:r w:rsidRPr="00F575C9">
              <w:rPr>
                <w:position w:val="-6"/>
              </w:rPr>
              <w:object w:dxaOrig="217" w:dyaOrig="217" w14:anchorId="51DF9E4B">
                <v:shape id="_x0000_i22371" type="#_x0000_t75" style="width:11.2pt;height:11.2pt" o:ole="">
                  <v:imagedata r:id="rId787" o:title=""/>
                </v:shape>
                <o:OLEObject Type="Embed" ProgID="Equation.DSMT4" ShapeID="_x0000_i22371" DrawAspect="Content" ObjectID="_1686017582" r:id="rId788"/>
              </w:object>
            </w:r>
            <w:r w:rsidRPr="00785527">
              <w:rPr>
                <w:rFonts w:ascii="Chu Van An" w:hAnsi="Chu Van An" w:cs="Chu Van An"/>
                <w:szCs w:val="24"/>
                <w:lang w:val="nl-NL"/>
              </w:rPr>
              <w:t xml:space="preserve"> để </w:t>
            </w:r>
            <w:r w:rsidRPr="00F575C9">
              <w:rPr>
                <w:position w:val="-6"/>
              </w:rPr>
              <w:object w:dxaOrig="981" w:dyaOrig="293" w14:anchorId="0AC873CC">
                <v:shape id="_x0000_i22372" type="#_x0000_t75" style="width:48.6pt;height:14.95pt" o:ole="">
                  <v:imagedata r:id="rId789" o:title=""/>
                </v:shape>
                <o:OLEObject Type="Embed" ProgID="Equation.DSMT4" ShapeID="_x0000_i22372" DrawAspect="Content" ObjectID="_1686017583" r:id="rId790"/>
              </w:object>
            </w:r>
          </w:p>
          <w:p w14:paraId="36600EB1" w14:textId="77777777" w:rsidR="00921881" w:rsidRPr="00F575C9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548" w:dyaOrig="293" w14:anchorId="470F16B3">
                <v:shape id="_x0000_i22331" type="#_x0000_t75" style="width:27.1pt;height:14.95pt" o:ole="">
                  <v:imagedata r:id="rId791" o:title=""/>
                </v:shape>
                <o:OLEObject Type="Embed" ProgID="Equation.DSMT4" ShapeID="_x0000_i22331" DrawAspect="Content" ObjectID="_1686017584" r:id="rId792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548" w:dyaOrig="293" w14:anchorId="28E6B6B5">
                <v:shape id="_x0000_i22332" type="#_x0000_t75" style="width:27.1pt;height:14.95pt" o:ole="">
                  <v:imagedata r:id="rId793" o:title=""/>
                </v:shape>
                <o:OLEObject Type="Embed" ProgID="Equation.DSMT4" ShapeID="_x0000_i22332" DrawAspect="Content" ObjectID="_1686017585" r:id="rId794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548" w:dyaOrig="293" w14:anchorId="35FC03E3">
                <v:shape id="_x0000_i22333" type="#_x0000_t75" style="width:27.1pt;height:14.95pt" o:ole="">
                  <v:imagedata r:id="rId795" o:title=""/>
                </v:shape>
                <o:OLEObject Type="Embed" ProgID="Equation.DSMT4" ShapeID="_x0000_i22333" DrawAspect="Content" ObjectID="_1686017586" r:id="rId796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F575C9">
              <w:rPr>
                <w:rFonts w:ascii="Chu Van An" w:hAnsi="Chu Van An" w:cs="Chu Van An"/>
                <w:szCs w:val="24"/>
                <w:lang w:val="nl-NL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548" w:dyaOrig="293" w14:anchorId="202DF5E8">
                <v:shape id="_x0000_i22334" type="#_x0000_t75" style="width:27.1pt;height:14.95pt" o:ole="">
                  <v:imagedata r:id="rId797" o:title=""/>
                </v:shape>
                <o:OLEObject Type="Embed" ProgID="Equation.DSMT4" ShapeID="_x0000_i22334" DrawAspect="Content" ObjectID="_1686017587" r:id="rId798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1E20673B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402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C250E7C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53DF8EA9" w14:textId="77777777" w:rsidTr="006C3139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7551F4" w14:textId="77777777" w:rsidR="00921881" w:rsidRPr="00785527" w:rsidRDefault="00921881" w:rsidP="006C3139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7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hai tập hợp </w:t>
            </w:r>
            <w:r w:rsidRPr="00F575C9">
              <w:rPr>
                <w:position w:val="-14"/>
              </w:rPr>
              <w:object w:dxaOrig="900" w:dyaOrig="400" w14:anchorId="1E3F81FA">
                <v:shape id="_x0000_i22364" type="#_x0000_t75" style="width:44.9pt;height:19.65pt" o:ole="">
                  <v:imagedata r:id="rId799" o:title=""/>
                </v:shape>
                <o:OLEObject Type="Embed" ProgID="Equation.DSMT4" ShapeID="_x0000_i22364" DrawAspect="Content" ObjectID="_1686017588" r:id="rId800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và </w:t>
            </w:r>
            <w:r w:rsidRPr="00F575C9">
              <w:rPr>
                <w:position w:val="-14"/>
              </w:rPr>
              <w:object w:dxaOrig="1359" w:dyaOrig="400" w14:anchorId="056A0C3F">
                <v:shape id="_x0000_i22365" type="#_x0000_t75" style="width:68.25pt;height:19.65pt" o:ole="">
                  <v:imagedata r:id="rId801" o:title=""/>
                </v:shape>
                <o:OLEObject Type="Embed" ProgID="Equation.DSMT4" ShapeID="_x0000_i22365" DrawAspect="Content" ObjectID="_1686017589" r:id="rId802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. Tìm tất cả các giá trị của tham số </w:t>
            </w:r>
            <w:r w:rsidRPr="00F575C9">
              <w:rPr>
                <w:position w:val="-6"/>
              </w:rPr>
              <w:object w:dxaOrig="260" w:dyaOrig="220" w14:anchorId="506477BF">
                <v:shape id="_x0000_i22366" type="#_x0000_t75" style="width:13.1pt;height:11.2pt" o:ole="">
                  <v:imagedata r:id="rId803" o:title=""/>
                </v:shape>
                <o:OLEObject Type="Embed" ProgID="Equation.DSMT4" ShapeID="_x0000_i22366" DrawAspect="Content" ObjectID="_1686017590" r:id="rId804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để </w:t>
            </w:r>
            <w:r w:rsidRPr="00F575C9">
              <w:rPr>
                <w:position w:val="-4"/>
              </w:rPr>
              <w:object w:dxaOrig="680" w:dyaOrig="260" w14:anchorId="3952B055">
                <v:shape id="_x0000_i22367" type="#_x0000_t75" style="width:33.65pt;height:13.1pt" o:ole="">
                  <v:imagedata r:id="rId805" o:title=""/>
                </v:shape>
                <o:OLEObject Type="Embed" ProgID="Equation.DSMT4" ShapeID="_x0000_i22367" DrawAspect="Content" ObjectID="_1686017591" r:id="rId806"/>
              </w:object>
            </w:r>
            <w:r w:rsidRPr="00785527">
              <w:rPr>
                <w:rFonts w:ascii="Chu Van An" w:hAnsi="Chu Van An" w:cs="Chu Van An"/>
                <w:szCs w:val="24"/>
              </w:rPr>
              <w:t>.</w:t>
            </w:r>
          </w:p>
          <w:p w14:paraId="57D5D3A8" w14:textId="77777777" w:rsidR="00921881" w:rsidRPr="00F575C9" w:rsidRDefault="00921881" w:rsidP="006C3139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6" w:dyaOrig="274" w14:anchorId="34436D78">
                <v:shape id="_x0000_i22327" type="#_x0000_t75" style="width:28.05pt;height:14.05pt" o:ole="">
                  <v:imagedata r:id="rId807" o:title=""/>
                </v:shape>
                <o:OLEObject Type="Embed" ProgID="Equation.DSMT4" ShapeID="_x0000_i22327" DrawAspect="Content" ObjectID="_1686017592" r:id="rId808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20" w:dyaOrig="283" w14:anchorId="19CB5E1A">
                <v:shape id="_x0000_i22328" type="#_x0000_t75" style="width:45.8pt;height:14.05pt" o:ole="">
                  <v:imagedata r:id="rId809" o:title=""/>
                </v:shape>
                <o:OLEObject Type="Embed" ProgID="Equation.DSMT4" ShapeID="_x0000_i22328" DrawAspect="Content" ObjectID="_1686017593" r:id="rId810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20" w:dyaOrig="283" w14:anchorId="29E5C631">
                <v:shape id="_x0000_i22329" type="#_x0000_t75" style="width:45.8pt;height:14.05pt" o:ole="">
                  <v:imagedata r:id="rId811" o:title=""/>
                </v:shape>
                <o:OLEObject Type="Embed" ProgID="Equation.DSMT4" ShapeID="_x0000_i22329" DrawAspect="Content" ObjectID="_1686017594" r:id="rId812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24" w:dyaOrig="285" w14:anchorId="6EF108DC">
                <v:shape id="_x0000_i22330" type="#_x0000_t75" style="width:30.85pt;height:14.05pt" o:ole="">
                  <v:imagedata r:id="rId813" o:title=""/>
                </v:shape>
                <o:OLEObject Type="Embed" ProgID="Equation.DSMT4" ShapeID="_x0000_i22330" DrawAspect="Content" ObjectID="_1686017595" r:id="rId814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125C1F4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402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08E7306" w14:textId="77777777" w:rsidR="00921881" w:rsidRDefault="00921881" w:rsidP="006C313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0D9E08E9" w14:textId="77777777" w:rsidTr="006C3139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270CF4C" w14:textId="77777777" w:rsidR="00921881" w:rsidRPr="00785527" w:rsidRDefault="00921881" w:rsidP="006C3139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Cs w:val="24"/>
              </w:rPr>
            </w:pPr>
            <w:r w:rsidRPr="00785527">
              <w:rPr>
                <w:rFonts w:ascii="Chu Van An" w:hAnsi="Chu Van An" w:cs="Chu Van An"/>
                <w:b/>
                <w:color w:val="0000FF"/>
                <w:szCs w:val="24"/>
              </w:rPr>
              <w:t>Câu 8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hAnsi="Chu Van An" w:cs="Chu Van An"/>
                <w:szCs w:val="24"/>
              </w:rPr>
              <w:t xml:space="preserve">Cho </w:t>
            </w:r>
            <w:r w:rsidRPr="00F575C9">
              <w:rPr>
                <w:position w:val="-14"/>
              </w:rPr>
              <w:object w:dxaOrig="1680" w:dyaOrig="405" w14:anchorId="2FEDCF91">
                <v:shape id="_x0000_i22360" type="#_x0000_t75" style="width:84.15pt;height:20.55pt" o:ole="">
                  <v:imagedata r:id="rId815" o:title=""/>
                </v:shape>
                <o:OLEObject Type="Embed" ProgID="Equation.DSMT4" ShapeID="_x0000_i22360" DrawAspect="Content" ObjectID="_1686017596" r:id="rId816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và </w:t>
            </w:r>
            <w:r w:rsidRPr="00F575C9">
              <w:rPr>
                <w:position w:val="-14"/>
              </w:rPr>
              <w:object w:dxaOrig="1635" w:dyaOrig="405" w14:anchorId="5140BA07">
                <v:shape id="_x0000_i22361" type="#_x0000_t75" style="width:81.35pt;height:20.55pt" o:ole="">
                  <v:imagedata r:id="rId817" o:title=""/>
                </v:shape>
                <o:OLEObject Type="Embed" ProgID="Equation.DSMT4" ShapeID="_x0000_i22361" DrawAspect="Content" ObjectID="_1686017597" r:id="rId818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. Điều kiện của </w:t>
            </w:r>
            <w:r w:rsidRPr="00F575C9">
              <w:rPr>
                <w:position w:val="-6"/>
              </w:rPr>
              <w:object w:dxaOrig="255" w:dyaOrig="225" w14:anchorId="3B2D7BE7">
                <v:shape id="_x0000_i22362" type="#_x0000_t75" style="width:13.1pt;height:11.2pt" o:ole="">
                  <v:imagedata r:id="rId819" o:title=""/>
                </v:shape>
                <o:OLEObject Type="Embed" ProgID="Equation.DSMT4" ShapeID="_x0000_i22362" DrawAspect="Content" ObjectID="_1686017598" r:id="rId820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để </w:t>
            </w:r>
            <w:r w:rsidRPr="00F575C9">
              <w:rPr>
                <w:position w:val="-6"/>
              </w:rPr>
              <w:object w:dxaOrig="1095" w:dyaOrig="285" w14:anchorId="5AF73332">
                <v:shape id="_x0000_i22363" type="#_x0000_t75" style="width:55.15pt;height:14.05pt" o:ole="">
                  <v:imagedata r:id="rId821" o:title=""/>
                </v:shape>
                <o:OLEObject Type="Embed" ProgID="Equation.DSMT4" ShapeID="_x0000_i22363" DrawAspect="Content" ObjectID="_1686017599" r:id="rId822"/>
              </w:object>
            </w:r>
            <w:r w:rsidRPr="00785527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7CCD71A5" w14:textId="77777777" w:rsidR="00921881" w:rsidRPr="00F575C9" w:rsidRDefault="00921881" w:rsidP="006C313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575C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hAnsi="Chu Van An" w:cs="Chu Van An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915" w:dyaOrig="285" w14:anchorId="5873DCAE">
                <v:shape id="_x0000_i22323" type="#_x0000_t75" style="width:45.8pt;height:14.05pt" o:ole="">
                  <v:imagedata r:id="rId823" o:title=""/>
                </v:shape>
                <o:OLEObject Type="Embed" ProgID="Equation.DSMT4" ShapeID="_x0000_i22323" DrawAspect="Content" ObjectID="_1686017600" r:id="rId824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915" w:dyaOrig="285" w14:anchorId="6FE5DF0B">
                <v:shape id="_x0000_i22324" type="#_x0000_t75" style="width:45.8pt;height:14.05pt" o:ole="">
                  <v:imagedata r:id="rId825" o:title=""/>
                </v:shape>
                <o:OLEObject Type="Embed" ProgID="Equation.DSMT4" ShapeID="_x0000_i22324" DrawAspect="Content" ObjectID="_1686017601" r:id="rId826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915" w:dyaOrig="285" w14:anchorId="60AA8F0C">
                <v:shape id="_x0000_i22325" type="#_x0000_t75" style="width:45.8pt;height:14.05pt" o:ole="">
                  <v:imagedata r:id="rId827" o:title=""/>
                </v:shape>
                <o:OLEObject Type="Embed" ProgID="Equation.DSMT4" ShapeID="_x0000_i22325" DrawAspect="Content" ObjectID="_1686017602" r:id="rId828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hAnsi="Chu Van An" w:cs="Chu Van An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hAnsi="Chu Van An" w:cs="Chu Van An"/>
                <w:szCs w:val="24"/>
              </w:rPr>
              <w:t xml:space="preserve">  </w:t>
            </w:r>
            <w:r w:rsidRPr="00F575C9">
              <w:rPr>
                <w:rFonts w:ascii="Chu Van An" w:hAnsi="Chu Van An" w:cs="Chu Van An"/>
                <w:b/>
                <w:color w:val="0000FF"/>
                <w:position w:val="-30"/>
                <w:sz w:val="24"/>
                <w:szCs w:val="24"/>
              </w:rPr>
              <w:object w:dxaOrig="720" w:dyaOrig="720" w14:anchorId="0A3EA87D">
                <v:shape id="_x0000_i22326" type="#_x0000_t75" style="width:36.45pt;height:36.45pt" o:ole="">
                  <v:imagedata r:id="rId829" o:title=""/>
                </v:shape>
                <o:OLEObject Type="Embed" ProgID="Equation.DSMT4" ShapeID="_x0000_i22326" DrawAspect="Content" ObjectID="_1686017603" r:id="rId830"/>
              </w:object>
            </w:r>
            <w:r w:rsidRPr="00F575C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08DBB61" w14:textId="77777777" w:rsidR="00921881" w:rsidRDefault="00921881" w:rsidP="006C313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402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5A5C92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21881" w14:paraId="6CC562DE" w14:textId="77777777" w:rsidTr="006C3139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C88B25" w14:textId="77777777" w:rsidR="00921881" w:rsidRPr="00785527" w:rsidRDefault="00921881" w:rsidP="006C3139">
            <w:pPr>
              <w:tabs>
                <w:tab w:val="left" w:pos="992"/>
              </w:tabs>
              <w:ind w:left="992" w:hanging="992"/>
              <w:mirrorIndents/>
              <w:rPr>
                <w:rFonts w:ascii="Chu Van An" w:eastAsia="Times New Roman" w:hAnsi="Chu Van An" w:cs="Chu Van An"/>
                <w:szCs w:val="24"/>
              </w:rPr>
            </w:pPr>
            <w:r w:rsidRPr="0078552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lastRenderedPageBreak/>
              <w:t>Câu 9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: </w:t>
            </w:r>
            <w:r w:rsidRPr="00785527">
              <w:rPr>
                <w:rFonts w:ascii="Chu Van An" w:eastAsia="Times New Roman" w:hAnsi="Chu Van An" w:cs="Chu Van An"/>
                <w:szCs w:val="24"/>
              </w:rPr>
              <w:t xml:space="preserve">Cho hai đa thức </w:t>
            </w:r>
            <w:r w:rsidRPr="00F575C9">
              <w:rPr>
                <w:rFonts w:eastAsia="Times New Roman"/>
                <w:position w:val="-14"/>
              </w:rPr>
              <w:object w:dxaOrig="570" w:dyaOrig="405" w14:anchorId="20D270D2">
                <v:shape id="_x0000_i22355" type="#_x0000_t75" style="width:28.05pt;height:20.55pt" o:ole="">
                  <v:imagedata r:id="rId831" o:title=""/>
                </v:shape>
                <o:OLEObject Type="Embed" ProgID="Equation.DSMT4" ShapeID="_x0000_i22355" DrawAspect="Content" ObjectID="_1686017604" r:id="rId832"/>
              </w:object>
            </w:r>
            <w:r w:rsidRPr="00785527">
              <w:rPr>
                <w:rFonts w:ascii="Chu Van An" w:eastAsia="Times New Roman" w:hAnsi="Chu Van An" w:cs="Chu Van An"/>
                <w:szCs w:val="24"/>
              </w:rPr>
              <w:t xml:space="preserve"> và </w:t>
            </w:r>
            <w:r w:rsidRPr="00F575C9">
              <w:rPr>
                <w:rFonts w:eastAsia="Times New Roman"/>
                <w:position w:val="-14"/>
              </w:rPr>
              <w:object w:dxaOrig="570" w:dyaOrig="405" w14:anchorId="443EDE9D">
                <v:shape id="_x0000_i22356" type="#_x0000_t75" style="width:28.05pt;height:20.55pt" o:ole="">
                  <v:imagedata r:id="rId833" o:title=""/>
                </v:shape>
                <o:OLEObject Type="Embed" ProgID="Equation.DSMT4" ShapeID="_x0000_i22356" DrawAspect="Content" ObjectID="_1686017605" r:id="rId834"/>
              </w:object>
            </w:r>
            <w:r w:rsidRPr="00785527">
              <w:rPr>
                <w:rFonts w:ascii="Chu Van An" w:eastAsia="Times New Roman" w:hAnsi="Chu Van An" w:cs="Chu Van An"/>
                <w:szCs w:val="24"/>
              </w:rPr>
              <w:t xml:space="preserve">. Xét các tập hợp </w:t>
            </w:r>
            <w:r w:rsidRPr="00F575C9">
              <w:rPr>
                <w:rFonts w:eastAsia="Times New Roman"/>
                <w:position w:val="-14"/>
              </w:rPr>
              <w:object w:dxaOrig="2205" w:dyaOrig="405" w14:anchorId="3AEEFAF6">
                <v:shape id="_x0000_i22357" type="#_x0000_t75" style="width:110.35pt;height:20.55pt" o:ole="">
                  <v:imagedata r:id="rId835" o:title=""/>
                </v:shape>
                <o:OLEObject Type="Embed" ProgID="Equation.DSMT4" ShapeID="_x0000_i22357" DrawAspect="Content" ObjectID="_1686017606" r:id="rId836"/>
              </w:object>
            </w:r>
            <w:r w:rsidRPr="00785527">
              <w:rPr>
                <w:rFonts w:ascii="Chu Van An" w:eastAsia="Times New Roman" w:hAnsi="Chu Van An" w:cs="Chu Van An"/>
                <w:szCs w:val="24"/>
              </w:rPr>
              <w:t xml:space="preserve">, </w:t>
            </w:r>
            <w:r w:rsidRPr="00F575C9">
              <w:rPr>
                <w:rFonts w:eastAsia="Times New Roman"/>
                <w:position w:val="-14"/>
              </w:rPr>
              <w:object w:dxaOrig="2175" w:dyaOrig="405" w14:anchorId="7D1E859B">
                <v:shape id="_x0000_i22358" type="#_x0000_t75" style="width:108.45pt;height:20.55pt" o:ole="">
                  <v:imagedata r:id="rId837" o:title=""/>
                </v:shape>
                <o:OLEObject Type="Embed" ProgID="Equation.DSMT4" ShapeID="_x0000_i22358" DrawAspect="Content" ObjectID="_1686017607" r:id="rId838"/>
              </w:object>
            </w:r>
            <w:r w:rsidRPr="00785527">
              <w:rPr>
                <w:rFonts w:ascii="Chu Van An" w:eastAsia="Times New Roman" w:hAnsi="Chu Van An" w:cs="Chu Van An"/>
                <w:szCs w:val="24"/>
              </w:rPr>
              <w:t xml:space="preserve">, </w:t>
            </w:r>
            <w:r w:rsidRPr="00F575C9">
              <w:rPr>
                <w:rFonts w:eastAsia="Times New Roman"/>
                <w:position w:val="-16"/>
              </w:rPr>
              <w:object w:dxaOrig="3105" w:dyaOrig="435" w14:anchorId="16F88E23">
                <v:shape id="_x0000_i22359" type="#_x0000_t75" style="width:155.2pt;height:21.5pt" o:ole="">
                  <v:imagedata r:id="rId839" o:title=""/>
                </v:shape>
                <o:OLEObject Type="Embed" ProgID="Equation.DSMT4" ShapeID="_x0000_i22359" DrawAspect="Content" ObjectID="_1686017608" r:id="rId840"/>
              </w:object>
            </w:r>
            <w:r w:rsidRPr="00785527">
              <w:rPr>
                <w:rFonts w:ascii="Chu Van An" w:eastAsia="Times New Roman" w:hAnsi="Chu Van An" w:cs="Chu Van An"/>
                <w:szCs w:val="24"/>
              </w:rPr>
              <w:t>. Mệnh đề nào sau đây đúng?</w:t>
            </w:r>
          </w:p>
          <w:p w14:paraId="628EBC44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color w:val="0000FF"/>
                <w:szCs w:val="24"/>
              </w:rPr>
            </w:pPr>
            <w:r w:rsidRPr="00F575C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F575C9">
              <w:rPr>
                <w:rFonts w:ascii="Chu Van An" w:eastAsia="Times New Roman" w:hAnsi="Chu Van An" w:cs="Chu Van An"/>
                <w:szCs w:val="24"/>
              </w:rPr>
              <w:t xml:space="preserve"> </w:t>
            </w:r>
            <w:r w:rsidRPr="00F575C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575C9">
              <w:rPr>
                <w:rFonts w:ascii="Chu Van An" w:eastAsia="Times New Roman" w:hAnsi="Chu Van An" w:cs="Chu Van An"/>
                <w:color w:val="0000FF"/>
                <w:position w:val="-6"/>
                <w:sz w:val="24"/>
                <w:szCs w:val="24"/>
              </w:rPr>
              <w:object w:dxaOrig="945" w:dyaOrig="270" w14:anchorId="58718DE2">
                <v:shape id="_x0000_i22319" type="#_x0000_t75" style="width:47.7pt;height:13.1pt" o:ole="">
                  <v:imagedata r:id="rId841" o:title=""/>
                </v:shape>
                <o:OLEObject Type="Embed" ProgID="Equation.DSMT4" ShapeID="_x0000_i22319" DrawAspect="Content" ObjectID="_1686017609" r:id="rId842"/>
              </w:object>
            </w:r>
            <w:r w:rsidRPr="00F575C9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eastAsia="Times New Roman" w:hAnsi="Chu Van An" w:cs="Chu Van An"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F575C9">
              <w:rPr>
                <w:rFonts w:ascii="Chu Van An" w:eastAsia="Times New Roman" w:hAnsi="Chu Van An" w:cs="Chu Van An"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eastAsia="Times New Roman" w:hAnsi="Chu Van An" w:cs="Chu Van An"/>
                <w:color w:val="0000FF"/>
                <w:position w:val="-6"/>
                <w:sz w:val="24"/>
                <w:szCs w:val="24"/>
              </w:rPr>
              <w:object w:dxaOrig="1065" w:dyaOrig="270" w14:anchorId="175D07A6">
                <v:shape id="_x0000_i22320" type="#_x0000_t75" style="width:53.3pt;height:13.1pt" o:ole="">
                  <v:imagedata r:id="rId843" o:title=""/>
                </v:shape>
                <o:OLEObject Type="Embed" ProgID="Equation.DSMT4" ShapeID="_x0000_i22320" DrawAspect="Content" ObjectID="_1686017610" r:id="rId844"/>
              </w:object>
            </w:r>
            <w:r w:rsidRPr="00F575C9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18D974E5" w14:textId="77777777" w:rsidR="00921881" w:rsidRPr="00F575C9" w:rsidRDefault="00921881" w:rsidP="006C3139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color w:val="0000FF"/>
                <w:szCs w:val="24"/>
              </w:rPr>
            </w:pPr>
            <w:r w:rsidRPr="00F575C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F575C9">
              <w:rPr>
                <w:rFonts w:ascii="Chu Van An" w:eastAsia="Times New Roman" w:hAnsi="Chu Van An" w:cs="Chu Van An"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eastAsia="Times New Roman" w:hAnsi="Chu Van An" w:cs="Chu Van An"/>
                <w:color w:val="0000FF"/>
                <w:position w:val="-6"/>
                <w:sz w:val="24"/>
                <w:szCs w:val="24"/>
              </w:rPr>
              <w:object w:dxaOrig="945" w:dyaOrig="270" w14:anchorId="66FB1809">
                <v:shape id="_x0000_i22321" type="#_x0000_t75" style="width:47.7pt;height:13.1pt" o:ole="">
                  <v:imagedata r:id="rId845" o:title=""/>
                </v:shape>
                <o:OLEObject Type="Embed" ProgID="Equation.DSMT4" ShapeID="_x0000_i22321" DrawAspect="Content" ObjectID="_1686017611" r:id="rId846"/>
              </w:object>
            </w:r>
            <w:r w:rsidRPr="00F575C9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F575C9">
              <w:rPr>
                <w:rFonts w:ascii="Chu Van An" w:eastAsia="Times New Roman" w:hAnsi="Chu Van An" w:cs="Chu Van An"/>
                <w:color w:val="0000FF"/>
                <w:szCs w:val="24"/>
              </w:rPr>
              <w:tab/>
            </w:r>
            <w:r w:rsidRPr="00F575C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F575C9">
              <w:rPr>
                <w:rFonts w:ascii="Chu Van An" w:eastAsia="Times New Roman" w:hAnsi="Chu Van An" w:cs="Chu Van An"/>
                <w:color w:val="0000FF"/>
                <w:szCs w:val="24"/>
              </w:rPr>
              <w:t xml:space="preserve">  </w:t>
            </w:r>
            <w:r w:rsidRPr="00F575C9">
              <w:rPr>
                <w:rFonts w:ascii="Chu Van An" w:eastAsia="Times New Roman" w:hAnsi="Chu Van An" w:cs="Chu Van An"/>
                <w:color w:val="0000FF"/>
                <w:position w:val="-6"/>
                <w:sz w:val="24"/>
                <w:szCs w:val="24"/>
              </w:rPr>
              <w:object w:dxaOrig="1065" w:dyaOrig="270" w14:anchorId="49D5FBF8">
                <v:shape id="_x0000_i22322" type="#_x0000_t75" style="width:53.3pt;height:13.1pt" o:ole="">
                  <v:imagedata r:id="rId847" o:title=""/>
                </v:shape>
                <o:OLEObject Type="Embed" ProgID="Equation.DSMT4" ShapeID="_x0000_i22322" DrawAspect="Content" ObjectID="_1686017612" r:id="rId848"/>
              </w:object>
            </w:r>
            <w:r w:rsidRPr="00F575C9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696626CB" w14:textId="77777777" w:rsidR="00921881" w:rsidRDefault="00921881" w:rsidP="006C313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EB1D08" w14:textId="77777777" w:rsidR="00921881" w:rsidRDefault="00921881" w:rsidP="006C313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51F98D29" w14:textId="77777777" w:rsidR="004A24A4" w:rsidRPr="006B713C" w:rsidRDefault="004A24A4" w:rsidP="004A24A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4B61DDF1" w14:textId="36296848" w:rsidR="00191A8C" w:rsidRPr="007303C3" w:rsidRDefault="00191A8C" w:rsidP="00D04F9C">
      <w:pPr>
        <w:tabs>
          <w:tab w:val="left" w:pos="7282"/>
        </w:tabs>
        <w:spacing w:line="240" w:lineRule="auto"/>
        <w:ind w:left="284"/>
        <w:rPr>
          <w:rFonts w:ascii="Chu Van An" w:hAnsi="Chu Van An" w:cs="Chu Van An"/>
          <w:sz w:val="24"/>
          <w:szCs w:val="24"/>
        </w:rPr>
      </w:pPr>
    </w:p>
    <w:sectPr w:rsidR="00191A8C" w:rsidRPr="007303C3" w:rsidSect="00432F49">
      <w:headerReference w:type="default" r:id="rId849"/>
      <w:footerReference w:type="default" r:id="rId850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391CE5" w14:textId="77777777" w:rsidR="003D49A2" w:rsidRDefault="003D49A2" w:rsidP="0032639E">
      <w:pPr>
        <w:spacing w:after="0" w:line="240" w:lineRule="auto"/>
      </w:pPr>
      <w:r>
        <w:separator/>
      </w:r>
    </w:p>
  </w:endnote>
  <w:endnote w:type="continuationSeparator" w:id="0">
    <w:p w14:paraId="089FF065" w14:textId="77777777" w:rsidR="003D49A2" w:rsidRDefault="003D49A2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E10002FF" w:usb1="5201E9EB" w:usb2="00000004" w:usb3="00000000" w:csb0="0000011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B57290" w14:textId="0564F136" w:rsidR="00084F36" w:rsidRDefault="00084F36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084F36" w:rsidRDefault="00084F36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03B24CB" w14:textId="77777777" w:rsidR="003D49A2" w:rsidRDefault="003D49A2" w:rsidP="0032639E">
      <w:pPr>
        <w:spacing w:after="0" w:line="240" w:lineRule="auto"/>
      </w:pPr>
      <w:r>
        <w:separator/>
      </w:r>
    </w:p>
  </w:footnote>
  <w:footnote w:type="continuationSeparator" w:id="0">
    <w:p w14:paraId="37877EE9" w14:textId="77777777" w:rsidR="003D49A2" w:rsidRDefault="003D49A2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0FB694" w14:textId="02F3DB21" w:rsidR="00084F36" w:rsidRDefault="00084F36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631BAC73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3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5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6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8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9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2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084F36" w:rsidRDefault="00084F36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13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14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15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16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084F36" w:rsidRDefault="00084F36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70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">
              <v:group id="Group 22" o:spid="_x0000_s1171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<v:group id="Group 2" o:spid="_x0000_s1172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group id="Group 27" o:spid="_x0000_s1173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<v:group id="Group 29" o:spid="_x0000_s1174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<v:shape id="Diagonal Stripe 40" o:spid="_x0000_s1175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76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77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78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79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80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81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82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  <v:roundrect id="Rectangle: Rounded Corners 38" o:spid="_x0000_s1183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84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85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" fillcolor="#eefed2" stroked="f" strokeweight="1.25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186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" filled="f" stroked="f">
                    <v:textbox>
                      <w:txbxContent>
                        <w:p w14:paraId="43FB5602" w14:textId="77777777" w:rsidR="00084F36" w:rsidRDefault="00084F36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87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group id="Group 6" o:spid="_x0000_s1188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">
                    <v:group id="Group 8" o:spid="_x0000_s1189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<v:shape id="Diagonal Stripe 19" o:spid="_x0000_s1190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91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" fillcolor="#9acd4c [3204]" strokecolor="#dfebf4 [664]" strokeweight="1.25pt"/>
                      <v:roundrect id="Rectangle: Rounded Corners 21" o:spid="_x0000_s1192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93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194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95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96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97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98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99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00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201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02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084F36" w:rsidRDefault="00084F36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3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04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05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22D0B26C">
              <wp:simplePos x="0" y="0"/>
              <wp:positionH relativeFrom="column">
                <wp:posOffset>2833840</wp:posOffset>
              </wp:positionH>
              <wp:positionV relativeFrom="paragraph">
                <wp:posOffset>-22152</wp:posOffset>
              </wp:positionV>
              <wp:extent cx="2865755" cy="223824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23824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084F36" w:rsidRDefault="00084F36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TextBox 7" o:spid="_x0000_s1206" type="#_x0000_t202" style="position:absolute;left:0;text-align:left;margin-left:223.15pt;margin-top:-1.75pt;width:225.65pt;height:17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" filled="f" stroked="f">
              <v:textbox>
                <w:txbxContent>
                  <w:p w14:paraId="14E159D7" w14:textId="26F91F77" w:rsidR="00084F36" w:rsidRDefault="00084F36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084F36" w:rsidRPr="009E41A3" w:rsidRDefault="00084F36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07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084F36" w:rsidRPr="009E41A3" w:rsidRDefault="00084F36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D04877"/>
    <w:multiLevelType w:val="hybridMultilevel"/>
    <w:tmpl w:val="7824626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5E4686"/>
    <w:multiLevelType w:val="hybridMultilevel"/>
    <w:tmpl w:val="AC8E5A6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7B4798"/>
    <w:multiLevelType w:val="hybridMultilevel"/>
    <w:tmpl w:val="AB0C57D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4BFF3994"/>
    <w:multiLevelType w:val="hybridMultilevel"/>
    <w:tmpl w:val="644A03D4"/>
    <w:lvl w:ilvl="0" w:tplc="4AA4C294">
      <w:start w:val="1"/>
      <w:numFmt w:val="decimal"/>
      <w:lvlText w:val="%1."/>
      <w:lvlJc w:val="left"/>
      <w:pPr>
        <w:ind w:left="720" w:hanging="360"/>
      </w:pPr>
      <w:rPr>
        <w:b/>
        <w:bCs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B40C30"/>
    <w:multiLevelType w:val="hybridMultilevel"/>
    <w:tmpl w:val="8B9C65F6"/>
    <w:lvl w:ilvl="0" w:tplc="04090001">
      <w:start w:val="1"/>
      <w:numFmt w:val="bullet"/>
      <w:lvlText w:val=""/>
      <w:lvlJc w:val="left"/>
      <w:pPr>
        <w:ind w:left="144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9" w:hanging="360"/>
      </w:pPr>
      <w:rPr>
        <w:rFonts w:ascii="Wingdings" w:hAnsi="Wingdings" w:hint="default"/>
      </w:rPr>
    </w:lvl>
  </w:abstractNum>
  <w:abstractNum w:abstractNumId="6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AEE18CA"/>
    <w:multiLevelType w:val="hybridMultilevel"/>
    <w:tmpl w:val="082E47DC"/>
    <w:lvl w:ilvl="0" w:tplc="0F3CCB4A">
      <w:start w:val="1"/>
      <w:numFmt w:val="decimal"/>
      <w:lvlRestart w:val="0"/>
      <w:lvlText w:val="Câu %1:"/>
      <w:lvlJc w:val="left"/>
      <w:pPr>
        <w:ind w:left="171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64695C89"/>
    <w:multiLevelType w:val="hybridMultilevel"/>
    <w:tmpl w:val="93469108"/>
    <w:lvl w:ilvl="0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71DD6CB1"/>
    <w:multiLevelType w:val="hybridMultilevel"/>
    <w:tmpl w:val="1CF2CADE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9"/>
  </w:num>
  <w:num w:numId="4">
    <w:abstractNumId w:val="4"/>
  </w:num>
  <w:num w:numId="5">
    <w:abstractNumId w:val="1"/>
  </w:num>
  <w:num w:numId="6">
    <w:abstractNumId w:val="8"/>
  </w:num>
  <w:num w:numId="7">
    <w:abstractNumId w:val="0"/>
  </w:num>
  <w:num w:numId="8">
    <w:abstractNumId w:val="3"/>
  </w:num>
  <w:num w:numId="9">
    <w:abstractNumId w:val="5"/>
  </w:num>
  <w:num w:numId="10">
    <w:abstractNumId w:val="7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36442"/>
    <w:rsid w:val="00050372"/>
    <w:rsid w:val="0005310E"/>
    <w:rsid w:val="00057062"/>
    <w:rsid w:val="00070B1B"/>
    <w:rsid w:val="00073AE8"/>
    <w:rsid w:val="000755B3"/>
    <w:rsid w:val="0008134E"/>
    <w:rsid w:val="00084F36"/>
    <w:rsid w:val="00085E7E"/>
    <w:rsid w:val="0008778F"/>
    <w:rsid w:val="0009414F"/>
    <w:rsid w:val="000A6C98"/>
    <w:rsid w:val="000B116E"/>
    <w:rsid w:val="000C2A43"/>
    <w:rsid w:val="000C4040"/>
    <w:rsid w:val="000D2819"/>
    <w:rsid w:val="000D41F8"/>
    <w:rsid w:val="000E1D60"/>
    <w:rsid w:val="00107110"/>
    <w:rsid w:val="00115773"/>
    <w:rsid w:val="00131218"/>
    <w:rsid w:val="001468DF"/>
    <w:rsid w:val="0015526B"/>
    <w:rsid w:val="001611D6"/>
    <w:rsid w:val="00162692"/>
    <w:rsid w:val="0016598F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48BD"/>
    <w:rsid w:val="001D2839"/>
    <w:rsid w:val="001E2801"/>
    <w:rsid w:val="001E656A"/>
    <w:rsid w:val="001F1853"/>
    <w:rsid w:val="00206438"/>
    <w:rsid w:val="0022322B"/>
    <w:rsid w:val="00232977"/>
    <w:rsid w:val="0025282B"/>
    <w:rsid w:val="0028087F"/>
    <w:rsid w:val="002B1042"/>
    <w:rsid w:val="002E5BA3"/>
    <w:rsid w:val="002F0399"/>
    <w:rsid w:val="00300E04"/>
    <w:rsid w:val="00301A14"/>
    <w:rsid w:val="003051AA"/>
    <w:rsid w:val="003239E8"/>
    <w:rsid w:val="0032639E"/>
    <w:rsid w:val="00330683"/>
    <w:rsid w:val="00373D4D"/>
    <w:rsid w:val="00385CB0"/>
    <w:rsid w:val="00396E63"/>
    <w:rsid w:val="003A077F"/>
    <w:rsid w:val="003C5D82"/>
    <w:rsid w:val="003D49A2"/>
    <w:rsid w:val="003F5E66"/>
    <w:rsid w:val="004219D4"/>
    <w:rsid w:val="0042620E"/>
    <w:rsid w:val="00432F49"/>
    <w:rsid w:val="00433B15"/>
    <w:rsid w:val="00440247"/>
    <w:rsid w:val="0044425E"/>
    <w:rsid w:val="00460B37"/>
    <w:rsid w:val="0046180A"/>
    <w:rsid w:val="004A24A4"/>
    <w:rsid w:val="004B3B60"/>
    <w:rsid w:val="004C232E"/>
    <w:rsid w:val="004C3B41"/>
    <w:rsid w:val="004C56B6"/>
    <w:rsid w:val="004E63D1"/>
    <w:rsid w:val="004F4E04"/>
    <w:rsid w:val="00501A08"/>
    <w:rsid w:val="00535B2E"/>
    <w:rsid w:val="005436FA"/>
    <w:rsid w:val="00543F89"/>
    <w:rsid w:val="00547EDE"/>
    <w:rsid w:val="0056504D"/>
    <w:rsid w:val="0058239D"/>
    <w:rsid w:val="00585611"/>
    <w:rsid w:val="00591202"/>
    <w:rsid w:val="00596419"/>
    <w:rsid w:val="005A1C22"/>
    <w:rsid w:val="005B0852"/>
    <w:rsid w:val="005B299F"/>
    <w:rsid w:val="005B2EC9"/>
    <w:rsid w:val="005D1DCD"/>
    <w:rsid w:val="005D4E83"/>
    <w:rsid w:val="005D5C65"/>
    <w:rsid w:val="005E6A8D"/>
    <w:rsid w:val="005F6A01"/>
    <w:rsid w:val="00601FAE"/>
    <w:rsid w:val="00631BA7"/>
    <w:rsid w:val="00654DBE"/>
    <w:rsid w:val="00661AB0"/>
    <w:rsid w:val="006638C8"/>
    <w:rsid w:val="006A059C"/>
    <w:rsid w:val="006A4235"/>
    <w:rsid w:val="006B3829"/>
    <w:rsid w:val="006C1AEE"/>
    <w:rsid w:val="006C6B00"/>
    <w:rsid w:val="006E06CC"/>
    <w:rsid w:val="006F01C1"/>
    <w:rsid w:val="006F1E6C"/>
    <w:rsid w:val="006F40AB"/>
    <w:rsid w:val="007117B6"/>
    <w:rsid w:val="00713C79"/>
    <w:rsid w:val="007303C3"/>
    <w:rsid w:val="0073482F"/>
    <w:rsid w:val="00751B81"/>
    <w:rsid w:val="00751DEA"/>
    <w:rsid w:val="00761AFE"/>
    <w:rsid w:val="00766F59"/>
    <w:rsid w:val="00776B60"/>
    <w:rsid w:val="00787980"/>
    <w:rsid w:val="0079191C"/>
    <w:rsid w:val="0079343A"/>
    <w:rsid w:val="007960DB"/>
    <w:rsid w:val="00797DA4"/>
    <w:rsid w:val="007A423D"/>
    <w:rsid w:val="007C4797"/>
    <w:rsid w:val="007E00ED"/>
    <w:rsid w:val="007E6452"/>
    <w:rsid w:val="007F3458"/>
    <w:rsid w:val="007F3815"/>
    <w:rsid w:val="007F5E58"/>
    <w:rsid w:val="008172CE"/>
    <w:rsid w:val="008253CA"/>
    <w:rsid w:val="008331AF"/>
    <w:rsid w:val="00833726"/>
    <w:rsid w:val="00843A05"/>
    <w:rsid w:val="00845352"/>
    <w:rsid w:val="00845A73"/>
    <w:rsid w:val="00860D7E"/>
    <w:rsid w:val="00863642"/>
    <w:rsid w:val="00872719"/>
    <w:rsid w:val="00874550"/>
    <w:rsid w:val="008856C9"/>
    <w:rsid w:val="00892566"/>
    <w:rsid w:val="008A1761"/>
    <w:rsid w:val="008A56A4"/>
    <w:rsid w:val="008B1831"/>
    <w:rsid w:val="008B5049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93994"/>
    <w:rsid w:val="009A633C"/>
    <w:rsid w:val="009B4CE0"/>
    <w:rsid w:val="009C640E"/>
    <w:rsid w:val="009E41A3"/>
    <w:rsid w:val="00A028EA"/>
    <w:rsid w:val="00A0396E"/>
    <w:rsid w:val="00A257A5"/>
    <w:rsid w:val="00A3698B"/>
    <w:rsid w:val="00A4075B"/>
    <w:rsid w:val="00A544BD"/>
    <w:rsid w:val="00A7693D"/>
    <w:rsid w:val="00A93EBB"/>
    <w:rsid w:val="00A96342"/>
    <w:rsid w:val="00A97B6C"/>
    <w:rsid w:val="00AE2F62"/>
    <w:rsid w:val="00AF24C9"/>
    <w:rsid w:val="00B07CD6"/>
    <w:rsid w:val="00B1733D"/>
    <w:rsid w:val="00B36478"/>
    <w:rsid w:val="00B40FE1"/>
    <w:rsid w:val="00B50701"/>
    <w:rsid w:val="00B52447"/>
    <w:rsid w:val="00B64C6F"/>
    <w:rsid w:val="00B73CA2"/>
    <w:rsid w:val="00B85846"/>
    <w:rsid w:val="00B92A5C"/>
    <w:rsid w:val="00BB0466"/>
    <w:rsid w:val="00BB1BC2"/>
    <w:rsid w:val="00BC690F"/>
    <w:rsid w:val="00BD217B"/>
    <w:rsid w:val="00C04D89"/>
    <w:rsid w:val="00C1207B"/>
    <w:rsid w:val="00C12161"/>
    <w:rsid w:val="00C15C08"/>
    <w:rsid w:val="00C20390"/>
    <w:rsid w:val="00C4244D"/>
    <w:rsid w:val="00C50E43"/>
    <w:rsid w:val="00C548EC"/>
    <w:rsid w:val="00C753A9"/>
    <w:rsid w:val="00CA1202"/>
    <w:rsid w:val="00CC3123"/>
    <w:rsid w:val="00CF28F2"/>
    <w:rsid w:val="00CF465F"/>
    <w:rsid w:val="00D047D9"/>
    <w:rsid w:val="00D04F9C"/>
    <w:rsid w:val="00D06500"/>
    <w:rsid w:val="00D10091"/>
    <w:rsid w:val="00D1245B"/>
    <w:rsid w:val="00D27D8C"/>
    <w:rsid w:val="00D44B9C"/>
    <w:rsid w:val="00D562AE"/>
    <w:rsid w:val="00D77153"/>
    <w:rsid w:val="00DA5956"/>
    <w:rsid w:val="00DB1937"/>
    <w:rsid w:val="00DC10A6"/>
    <w:rsid w:val="00DC5BE1"/>
    <w:rsid w:val="00DC7D71"/>
    <w:rsid w:val="00DE2970"/>
    <w:rsid w:val="00DF09E7"/>
    <w:rsid w:val="00E07383"/>
    <w:rsid w:val="00E16942"/>
    <w:rsid w:val="00E20EF2"/>
    <w:rsid w:val="00E24929"/>
    <w:rsid w:val="00E437D5"/>
    <w:rsid w:val="00E66FBE"/>
    <w:rsid w:val="00E800E8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C5D1C"/>
    <w:rsid w:val="00ED000C"/>
    <w:rsid w:val="00EF227A"/>
    <w:rsid w:val="00EF47DA"/>
    <w:rsid w:val="00F27246"/>
    <w:rsid w:val="00F278AC"/>
    <w:rsid w:val="00F2792A"/>
    <w:rsid w:val="00F42AEF"/>
    <w:rsid w:val="00F51E3F"/>
    <w:rsid w:val="00F628EE"/>
    <w:rsid w:val="00F65F1A"/>
    <w:rsid w:val="00F74F32"/>
    <w:rsid w:val="00F8291B"/>
    <w:rsid w:val="00F94F60"/>
    <w:rsid w:val="00FA0737"/>
    <w:rsid w:val="00FA0CB6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2.bin"/><Relationship Id="rId671" Type="http://schemas.openxmlformats.org/officeDocument/2006/relationships/oleObject" Target="embeddings/oleObject334.bin"/><Relationship Id="rId769" Type="http://schemas.openxmlformats.org/officeDocument/2006/relationships/image" Target="media/image379.wmf"/><Relationship Id="rId21" Type="http://schemas.openxmlformats.org/officeDocument/2006/relationships/oleObject" Target="embeddings/oleObject4.bin"/><Relationship Id="rId324" Type="http://schemas.openxmlformats.org/officeDocument/2006/relationships/oleObject" Target="embeddings/oleObject159.bin"/><Relationship Id="rId531" Type="http://schemas.openxmlformats.org/officeDocument/2006/relationships/image" Target="media/image262.wmf"/><Relationship Id="rId629" Type="http://schemas.openxmlformats.org/officeDocument/2006/relationships/oleObject" Target="embeddings/oleObject313.bin"/><Relationship Id="rId170" Type="http://schemas.openxmlformats.org/officeDocument/2006/relationships/oleObject" Target="embeddings/oleObject81.bin"/><Relationship Id="rId836" Type="http://schemas.openxmlformats.org/officeDocument/2006/relationships/oleObject" Target="embeddings/oleObject417.bin"/><Relationship Id="rId268" Type="http://schemas.openxmlformats.org/officeDocument/2006/relationships/oleObject" Target="embeddings/oleObject131.bin"/><Relationship Id="rId475" Type="http://schemas.openxmlformats.org/officeDocument/2006/relationships/image" Target="media/image234.wmf"/><Relationship Id="rId682" Type="http://schemas.openxmlformats.org/officeDocument/2006/relationships/image" Target="media/image336.wmf"/><Relationship Id="rId32" Type="http://schemas.openxmlformats.org/officeDocument/2006/relationships/image" Target="media/image16.wmf"/><Relationship Id="rId128" Type="http://schemas.openxmlformats.org/officeDocument/2006/relationships/image" Target="media/image64.wmf"/><Relationship Id="rId335" Type="http://schemas.openxmlformats.org/officeDocument/2006/relationships/image" Target="media/image164.wmf"/><Relationship Id="rId542" Type="http://schemas.openxmlformats.org/officeDocument/2006/relationships/oleObject" Target="embeddings/oleObject268.bin"/><Relationship Id="rId181" Type="http://schemas.openxmlformats.org/officeDocument/2006/relationships/image" Target="media/image88.wmf"/><Relationship Id="rId402" Type="http://schemas.openxmlformats.org/officeDocument/2006/relationships/oleObject" Target="embeddings/oleObject198.bin"/><Relationship Id="rId847" Type="http://schemas.openxmlformats.org/officeDocument/2006/relationships/image" Target="media/image418.wmf"/><Relationship Id="rId279" Type="http://schemas.openxmlformats.org/officeDocument/2006/relationships/image" Target="media/image136.wmf"/><Relationship Id="rId486" Type="http://schemas.openxmlformats.org/officeDocument/2006/relationships/oleObject" Target="embeddings/oleObject240.bin"/><Relationship Id="rId693" Type="http://schemas.openxmlformats.org/officeDocument/2006/relationships/image" Target="media/image341.wmf"/><Relationship Id="rId707" Type="http://schemas.openxmlformats.org/officeDocument/2006/relationships/image" Target="media/image348.wmf"/><Relationship Id="rId43" Type="http://schemas.openxmlformats.org/officeDocument/2006/relationships/oleObject" Target="embeddings/oleObject15.bin"/><Relationship Id="rId139" Type="http://schemas.openxmlformats.org/officeDocument/2006/relationships/oleObject" Target="embeddings/oleObject63.bin"/><Relationship Id="rId346" Type="http://schemas.openxmlformats.org/officeDocument/2006/relationships/oleObject" Target="embeddings/oleObject170.bin"/><Relationship Id="rId553" Type="http://schemas.openxmlformats.org/officeDocument/2006/relationships/image" Target="media/image273.wmf"/><Relationship Id="rId760" Type="http://schemas.openxmlformats.org/officeDocument/2006/relationships/oleObject" Target="embeddings/oleObject379.bin"/><Relationship Id="rId192" Type="http://schemas.openxmlformats.org/officeDocument/2006/relationships/image" Target="media/image92.wmf"/><Relationship Id="rId206" Type="http://schemas.openxmlformats.org/officeDocument/2006/relationships/oleObject" Target="embeddings/oleObject100.bin"/><Relationship Id="rId413" Type="http://schemas.openxmlformats.org/officeDocument/2006/relationships/image" Target="media/image203.wmf"/><Relationship Id="rId497" Type="http://schemas.openxmlformats.org/officeDocument/2006/relationships/image" Target="media/image245.wmf"/><Relationship Id="rId620" Type="http://schemas.openxmlformats.org/officeDocument/2006/relationships/image" Target="media/image305.wmf"/><Relationship Id="rId718" Type="http://schemas.openxmlformats.org/officeDocument/2006/relationships/oleObject" Target="embeddings/oleObject358.bin"/><Relationship Id="rId357" Type="http://schemas.openxmlformats.org/officeDocument/2006/relationships/image" Target="media/image175.wmf"/><Relationship Id="rId54" Type="http://schemas.openxmlformats.org/officeDocument/2006/relationships/image" Target="media/image27.wmf"/><Relationship Id="rId217" Type="http://schemas.openxmlformats.org/officeDocument/2006/relationships/oleObject" Target="embeddings/oleObject106.bin"/><Relationship Id="rId564" Type="http://schemas.openxmlformats.org/officeDocument/2006/relationships/oleObject" Target="embeddings/oleObject279.bin"/><Relationship Id="rId771" Type="http://schemas.openxmlformats.org/officeDocument/2006/relationships/image" Target="media/image380.wmf"/><Relationship Id="rId424" Type="http://schemas.openxmlformats.org/officeDocument/2006/relationships/oleObject" Target="embeddings/oleObject209.bin"/><Relationship Id="rId631" Type="http://schemas.openxmlformats.org/officeDocument/2006/relationships/oleObject" Target="embeddings/oleObject314.bin"/><Relationship Id="rId729" Type="http://schemas.openxmlformats.org/officeDocument/2006/relationships/image" Target="media/image359.wmf"/><Relationship Id="rId270" Type="http://schemas.openxmlformats.org/officeDocument/2006/relationships/oleObject" Target="embeddings/oleObject132.bin"/><Relationship Id="rId65" Type="http://schemas.openxmlformats.org/officeDocument/2006/relationships/oleObject" Target="embeddings/oleObject26.bin"/><Relationship Id="rId130" Type="http://schemas.openxmlformats.org/officeDocument/2006/relationships/image" Target="media/image65.wmf"/><Relationship Id="rId368" Type="http://schemas.openxmlformats.org/officeDocument/2006/relationships/oleObject" Target="embeddings/oleObject181.bin"/><Relationship Id="rId575" Type="http://schemas.openxmlformats.org/officeDocument/2006/relationships/image" Target="media/image284.wmf"/><Relationship Id="rId782" Type="http://schemas.openxmlformats.org/officeDocument/2006/relationships/oleObject" Target="embeddings/oleObject390.bin"/><Relationship Id="rId228" Type="http://schemas.openxmlformats.org/officeDocument/2006/relationships/image" Target="media/image110.wmf"/><Relationship Id="rId435" Type="http://schemas.openxmlformats.org/officeDocument/2006/relationships/image" Target="media/image214.wmf"/><Relationship Id="rId642" Type="http://schemas.openxmlformats.org/officeDocument/2006/relationships/image" Target="media/image316.wmf"/><Relationship Id="rId281" Type="http://schemas.openxmlformats.org/officeDocument/2006/relationships/image" Target="media/image137.wmf"/><Relationship Id="rId502" Type="http://schemas.openxmlformats.org/officeDocument/2006/relationships/oleObject" Target="embeddings/oleObject248.bin"/><Relationship Id="rId76" Type="http://schemas.openxmlformats.org/officeDocument/2006/relationships/image" Target="media/image38.wmf"/><Relationship Id="rId141" Type="http://schemas.openxmlformats.org/officeDocument/2006/relationships/oleObject" Target="embeddings/oleObject64.bin"/><Relationship Id="rId379" Type="http://schemas.openxmlformats.org/officeDocument/2006/relationships/image" Target="media/image186.wmf"/><Relationship Id="rId586" Type="http://schemas.openxmlformats.org/officeDocument/2006/relationships/oleObject" Target="embeddings/oleObject290.bin"/><Relationship Id="rId793" Type="http://schemas.openxmlformats.org/officeDocument/2006/relationships/image" Target="media/image391.wmf"/><Relationship Id="rId807" Type="http://schemas.openxmlformats.org/officeDocument/2006/relationships/image" Target="media/image398.wmf"/><Relationship Id="rId7" Type="http://schemas.openxmlformats.org/officeDocument/2006/relationships/endnotes" Target="endnotes.xml"/><Relationship Id="rId239" Type="http://schemas.openxmlformats.org/officeDocument/2006/relationships/oleObject" Target="embeddings/oleObject117.bin"/><Relationship Id="rId446" Type="http://schemas.openxmlformats.org/officeDocument/2006/relationships/oleObject" Target="embeddings/oleObject220.bin"/><Relationship Id="rId653" Type="http://schemas.openxmlformats.org/officeDocument/2006/relationships/oleObject" Target="embeddings/oleObject325.bin"/><Relationship Id="rId292" Type="http://schemas.openxmlformats.org/officeDocument/2006/relationships/oleObject" Target="embeddings/oleObject143.bin"/><Relationship Id="rId306" Type="http://schemas.openxmlformats.org/officeDocument/2006/relationships/oleObject" Target="embeddings/oleObject150.bin"/><Relationship Id="rId87" Type="http://schemas.openxmlformats.org/officeDocument/2006/relationships/oleObject" Target="embeddings/oleObject37.bin"/><Relationship Id="rId513" Type="http://schemas.openxmlformats.org/officeDocument/2006/relationships/image" Target="media/image253.wmf"/><Relationship Id="rId597" Type="http://schemas.openxmlformats.org/officeDocument/2006/relationships/image" Target="media/image295.wmf"/><Relationship Id="rId720" Type="http://schemas.openxmlformats.org/officeDocument/2006/relationships/oleObject" Target="embeddings/oleObject359.bin"/><Relationship Id="rId818" Type="http://schemas.openxmlformats.org/officeDocument/2006/relationships/oleObject" Target="embeddings/oleObject408.bin"/><Relationship Id="rId152" Type="http://schemas.openxmlformats.org/officeDocument/2006/relationships/oleObject" Target="embeddings/oleObject70.bin"/><Relationship Id="rId457" Type="http://schemas.openxmlformats.org/officeDocument/2006/relationships/image" Target="media/image225.wmf"/><Relationship Id="rId664" Type="http://schemas.openxmlformats.org/officeDocument/2006/relationships/image" Target="media/image327.wmf"/><Relationship Id="rId14" Type="http://schemas.openxmlformats.org/officeDocument/2006/relationships/image" Target="media/image7.wmf"/><Relationship Id="rId317" Type="http://schemas.openxmlformats.org/officeDocument/2006/relationships/image" Target="media/image155.wmf"/><Relationship Id="rId524" Type="http://schemas.openxmlformats.org/officeDocument/2006/relationships/oleObject" Target="embeddings/oleObject259.bin"/><Relationship Id="rId731" Type="http://schemas.openxmlformats.org/officeDocument/2006/relationships/image" Target="media/image360.wmf"/><Relationship Id="rId98" Type="http://schemas.openxmlformats.org/officeDocument/2006/relationships/image" Target="media/image49.wmf"/><Relationship Id="rId163" Type="http://schemas.openxmlformats.org/officeDocument/2006/relationships/image" Target="media/image79.wmf"/><Relationship Id="rId370" Type="http://schemas.openxmlformats.org/officeDocument/2006/relationships/oleObject" Target="embeddings/oleObject182.bin"/><Relationship Id="rId829" Type="http://schemas.openxmlformats.org/officeDocument/2006/relationships/image" Target="media/image409.wmf"/><Relationship Id="rId230" Type="http://schemas.openxmlformats.org/officeDocument/2006/relationships/image" Target="media/image111.wmf"/><Relationship Id="rId468" Type="http://schemas.openxmlformats.org/officeDocument/2006/relationships/oleObject" Target="embeddings/oleObject231.bin"/><Relationship Id="rId675" Type="http://schemas.openxmlformats.org/officeDocument/2006/relationships/oleObject" Target="embeddings/oleObject336.bin"/><Relationship Id="rId25" Type="http://schemas.openxmlformats.org/officeDocument/2006/relationships/oleObject" Target="embeddings/oleObject6.bin"/><Relationship Id="rId328" Type="http://schemas.openxmlformats.org/officeDocument/2006/relationships/oleObject" Target="embeddings/oleObject161.bin"/><Relationship Id="rId535" Type="http://schemas.openxmlformats.org/officeDocument/2006/relationships/image" Target="media/image264.wmf"/><Relationship Id="rId742" Type="http://schemas.openxmlformats.org/officeDocument/2006/relationships/oleObject" Target="embeddings/oleObject370.bin"/><Relationship Id="rId174" Type="http://schemas.openxmlformats.org/officeDocument/2006/relationships/oleObject" Target="embeddings/oleObject83.bin"/><Relationship Id="rId381" Type="http://schemas.openxmlformats.org/officeDocument/2006/relationships/image" Target="media/image187.wmf"/><Relationship Id="rId602" Type="http://schemas.openxmlformats.org/officeDocument/2006/relationships/oleObject" Target="embeddings/oleObject298.bin"/><Relationship Id="rId241" Type="http://schemas.openxmlformats.org/officeDocument/2006/relationships/image" Target="media/image117.wmf"/><Relationship Id="rId479" Type="http://schemas.openxmlformats.org/officeDocument/2006/relationships/image" Target="media/image236.wmf"/><Relationship Id="rId686" Type="http://schemas.openxmlformats.org/officeDocument/2006/relationships/oleObject" Target="embeddings/oleObject342.bin"/><Relationship Id="rId36" Type="http://schemas.openxmlformats.org/officeDocument/2006/relationships/image" Target="media/image18.wmf"/><Relationship Id="rId339" Type="http://schemas.openxmlformats.org/officeDocument/2006/relationships/image" Target="media/image166.wmf"/><Relationship Id="rId546" Type="http://schemas.openxmlformats.org/officeDocument/2006/relationships/oleObject" Target="embeddings/oleObject270.bin"/><Relationship Id="rId753" Type="http://schemas.openxmlformats.org/officeDocument/2006/relationships/image" Target="media/image371.wmf"/><Relationship Id="rId101" Type="http://schemas.openxmlformats.org/officeDocument/2006/relationships/image" Target="media/image51.wmf"/><Relationship Id="rId185" Type="http://schemas.openxmlformats.org/officeDocument/2006/relationships/oleObject" Target="embeddings/oleObject89.bin"/><Relationship Id="rId406" Type="http://schemas.openxmlformats.org/officeDocument/2006/relationships/oleObject" Target="embeddings/oleObject200.bin"/><Relationship Id="rId392" Type="http://schemas.openxmlformats.org/officeDocument/2006/relationships/oleObject" Target="embeddings/oleObject193.bin"/><Relationship Id="rId613" Type="http://schemas.openxmlformats.org/officeDocument/2006/relationships/oleObject" Target="embeddings/oleObject305.bin"/><Relationship Id="rId697" Type="http://schemas.openxmlformats.org/officeDocument/2006/relationships/image" Target="media/image343.wmf"/><Relationship Id="rId820" Type="http://schemas.openxmlformats.org/officeDocument/2006/relationships/oleObject" Target="embeddings/oleObject409.bin"/><Relationship Id="rId252" Type="http://schemas.openxmlformats.org/officeDocument/2006/relationships/oleObject" Target="embeddings/oleObject123.bin"/><Relationship Id="rId47" Type="http://schemas.openxmlformats.org/officeDocument/2006/relationships/oleObject" Target="embeddings/oleObject17.bin"/><Relationship Id="rId112" Type="http://schemas.openxmlformats.org/officeDocument/2006/relationships/image" Target="media/image56.wmf"/><Relationship Id="rId557" Type="http://schemas.openxmlformats.org/officeDocument/2006/relationships/image" Target="media/image275.wmf"/><Relationship Id="rId764" Type="http://schemas.openxmlformats.org/officeDocument/2006/relationships/oleObject" Target="embeddings/oleObject381.bin"/><Relationship Id="rId196" Type="http://schemas.openxmlformats.org/officeDocument/2006/relationships/image" Target="media/image94.wmf"/><Relationship Id="rId417" Type="http://schemas.openxmlformats.org/officeDocument/2006/relationships/image" Target="media/image205.wmf"/><Relationship Id="rId624" Type="http://schemas.openxmlformats.org/officeDocument/2006/relationships/image" Target="media/image307.wmf"/><Relationship Id="rId831" Type="http://schemas.openxmlformats.org/officeDocument/2006/relationships/image" Target="media/image410.wmf"/><Relationship Id="rId263" Type="http://schemas.openxmlformats.org/officeDocument/2006/relationships/image" Target="media/image128.wmf"/><Relationship Id="rId470" Type="http://schemas.openxmlformats.org/officeDocument/2006/relationships/oleObject" Target="embeddings/oleObject232.bin"/><Relationship Id="rId58" Type="http://schemas.openxmlformats.org/officeDocument/2006/relationships/image" Target="media/image29.wmf"/><Relationship Id="rId123" Type="http://schemas.openxmlformats.org/officeDocument/2006/relationships/oleObject" Target="embeddings/oleObject55.bin"/><Relationship Id="rId330" Type="http://schemas.openxmlformats.org/officeDocument/2006/relationships/oleObject" Target="embeddings/oleObject162.bin"/><Relationship Id="rId568" Type="http://schemas.openxmlformats.org/officeDocument/2006/relationships/oleObject" Target="embeddings/oleObject281.bin"/><Relationship Id="rId775" Type="http://schemas.openxmlformats.org/officeDocument/2006/relationships/image" Target="media/image382.wmf"/><Relationship Id="rId428" Type="http://schemas.openxmlformats.org/officeDocument/2006/relationships/oleObject" Target="embeddings/oleObject211.bin"/><Relationship Id="rId635" Type="http://schemas.openxmlformats.org/officeDocument/2006/relationships/oleObject" Target="embeddings/oleObject316.bin"/><Relationship Id="rId842" Type="http://schemas.openxmlformats.org/officeDocument/2006/relationships/oleObject" Target="embeddings/oleObject420.bin"/><Relationship Id="rId274" Type="http://schemas.openxmlformats.org/officeDocument/2006/relationships/oleObject" Target="embeddings/oleObject134.bin"/><Relationship Id="rId481" Type="http://schemas.openxmlformats.org/officeDocument/2006/relationships/image" Target="media/image237.wmf"/><Relationship Id="rId702" Type="http://schemas.openxmlformats.org/officeDocument/2006/relationships/oleObject" Target="embeddings/oleObject350.bin"/><Relationship Id="rId69" Type="http://schemas.openxmlformats.org/officeDocument/2006/relationships/oleObject" Target="embeddings/oleObject28.bin"/><Relationship Id="rId134" Type="http://schemas.openxmlformats.org/officeDocument/2006/relationships/image" Target="media/image67.wmf"/><Relationship Id="rId579" Type="http://schemas.openxmlformats.org/officeDocument/2006/relationships/image" Target="media/image286.wmf"/><Relationship Id="rId786" Type="http://schemas.openxmlformats.org/officeDocument/2006/relationships/oleObject" Target="embeddings/oleObject392.bin"/><Relationship Id="rId341" Type="http://schemas.openxmlformats.org/officeDocument/2006/relationships/image" Target="media/image167.wmf"/><Relationship Id="rId439" Type="http://schemas.openxmlformats.org/officeDocument/2006/relationships/image" Target="media/image216.wmf"/><Relationship Id="rId646" Type="http://schemas.openxmlformats.org/officeDocument/2006/relationships/image" Target="media/image318.wmf"/><Relationship Id="rId201" Type="http://schemas.openxmlformats.org/officeDocument/2006/relationships/image" Target="media/image97.wmf"/><Relationship Id="rId285" Type="http://schemas.openxmlformats.org/officeDocument/2006/relationships/image" Target="media/image139.wmf"/><Relationship Id="rId506" Type="http://schemas.openxmlformats.org/officeDocument/2006/relationships/oleObject" Target="embeddings/oleObject250.bin"/><Relationship Id="rId492" Type="http://schemas.openxmlformats.org/officeDocument/2006/relationships/oleObject" Target="embeddings/oleObject243.bin"/><Relationship Id="rId713" Type="http://schemas.openxmlformats.org/officeDocument/2006/relationships/image" Target="media/image351.wmf"/><Relationship Id="rId797" Type="http://schemas.openxmlformats.org/officeDocument/2006/relationships/image" Target="media/image393.wmf"/><Relationship Id="rId145" Type="http://schemas.openxmlformats.org/officeDocument/2006/relationships/oleObject" Target="embeddings/oleObject66.bin"/><Relationship Id="rId352" Type="http://schemas.openxmlformats.org/officeDocument/2006/relationships/oleObject" Target="embeddings/oleObject173.bin"/><Relationship Id="rId212" Type="http://schemas.openxmlformats.org/officeDocument/2006/relationships/oleObject" Target="embeddings/oleObject103.bin"/><Relationship Id="rId657" Type="http://schemas.openxmlformats.org/officeDocument/2006/relationships/oleObject" Target="embeddings/oleObject327.bin"/><Relationship Id="rId296" Type="http://schemas.openxmlformats.org/officeDocument/2006/relationships/oleObject" Target="embeddings/oleObject145.bin"/><Relationship Id="rId517" Type="http://schemas.openxmlformats.org/officeDocument/2006/relationships/image" Target="media/image255.wmf"/><Relationship Id="rId724" Type="http://schemas.openxmlformats.org/officeDocument/2006/relationships/oleObject" Target="embeddings/oleObject361.bin"/><Relationship Id="rId60" Type="http://schemas.openxmlformats.org/officeDocument/2006/relationships/image" Target="media/image30.wmf"/><Relationship Id="rId156" Type="http://schemas.openxmlformats.org/officeDocument/2006/relationships/oleObject" Target="embeddings/oleObject74.bin"/><Relationship Id="rId363" Type="http://schemas.openxmlformats.org/officeDocument/2006/relationships/image" Target="media/image178.wmf"/><Relationship Id="rId570" Type="http://schemas.openxmlformats.org/officeDocument/2006/relationships/oleObject" Target="embeddings/oleObject282.bin"/><Relationship Id="rId223" Type="http://schemas.openxmlformats.org/officeDocument/2006/relationships/oleObject" Target="embeddings/oleObject109.bin"/><Relationship Id="rId430" Type="http://schemas.openxmlformats.org/officeDocument/2006/relationships/oleObject" Target="embeddings/oleObject212.bin"/><Relationship Id="rId668" Type="http://schemas.openxmlformats.org/officeDocument/2006/relationships/image" Target="media/image329.wmf"/><Relationship Id="rId18" Type="http://schemas.openxmlformats.org/officeDocument/2006/relationships/image" Target="media/image9.wmf"/><Relationship Id="rId528" Type="http://schemas.openxmlformats.org/officeDocument/2006/relationships/oleObject" Target="embeddings/oleObject261.bin"/><Relationship Id="rId735" Type="http://schemas.openxmlformats.org/officeDocument/2006/relationships/image" Target="media/image362.wmf"/><Relationship Id="rId167" Type="http://schemas.openxmlformats.org/officeDocument/2006/relationships/image" Target="media/image81.wmf"/><Relationship Id="rId374" Type="http://schemas.openxmlformats.org/officeDocument/2006/relationships/oleObject" Target="embeddings/oleObject184.bin"/><Relationship Id="rId581" Type="http://schemas.openxmlformats.org/officeDocument/2006/relationships/image" Target="media/image287.wmf"/><Relationship Id="rId71" Type="http://schemas.openxmlformats.org/officeDocument/2006/relationships/oleObject" Target="embeddings/oleObject29.bin"/><Relationship Id="rId234" Type="http://schemas.openxmlformats.org/officeDocument/2006/relationships/image" Target="media/image113.wmf"/><Relationship Id="rId679" Type="http://schemas.openxmlformats.org/officeDocument/2006/relationships/oleObject" Target="embeddings/oleObject338.bin"/><Relationship Id="rId802" Type="http://schemas.openxmlformats.org/officeDocument/2006/relationships/oleObject" Target="embeddings/oleObject400.bin"/><Relationship Id="rId2" Type="http://schemas.openxmlformats.org/officeDocument/2006/relationships/numbering" Target="numbering.xml"/><Relationship Id="rId29" Type="http://schemas.openxmlformats.org/officeDocument/2006/relationships/oleObject" Target="embeddings/oleObject8.bin"/><Relationship Id="rId441" Type="http://schemas.openxmlformats.org/officeDocument/2006/relationships/image" Target="media/image217.wmf"/><Relationship Id="rId539" Type="http://schemas.openxmlformats.org/officeDocument/2006/relationships/image" Target="media/image266.wmf"/><Relationship Id="rId746" Type="http://schemas.openxmlformats.org/officeDocument/2006/relationships/oleObject" Target="embeddings/oleObject372.bin"/><Relationship Id="rId178" Type="http://schemas.openxmlformats.org/officeDocument/2006/relationships/oleObject" Target="embeddings/oleObject85.bin"/><Relationship Id="rId301" Type="http://schemas.openxmlformats.org/officeDocument/2006/relationships/image" Target="media/image147.wmf"/><Relationship Id="rId82" Type="http://schemas.openxmlformats.org/officeDocument/2006/relationships/image" Target="media/image41.wmf"/><Relationship Id="rId385" Type="http://schemas.openxmlformats.org/officeDocument/2006/relationships/image" Target="media/image189.wmf"/><Relationship Id="rId592" Type="http://schemas.openxmlformats.org/officeDocument/2006/relationships/oleObject" Target="embeddings/oleObject293.bin"/><Relationship Id="rId606" Type="http://schemas.openxmlformats.org/officeDocument/2006/relationships/oleObject" Target="embeddings/oleObject300.bin"/><Relationship Id="rId813" Type="http://schemas.openxmlformats.org/officeDocument/2006/relationships/image" Target="media/image401.wmf"/><Relationship Id="rId245" Type="http://schemas.openxmlformats.org/officeDocument/2006/relationships/image" Target="media/image119.wmf"/><Relationship Id="rId452" Type="http://schemas.openxmlformats.org/officeDocument/2006/relationships/oleObject" Target="embeddings/oleObject223.bin"/><Relationship Id="rId105" Type="http://schemas.openxmlformats.org/officeDocument/2006/relationships/oleObject" Target="embeddings/oleObject45.bin"/><Relationship Id="rId312" Type="http://schemas.openxmlformats.org/officeDocument/2006/relationships/oleObject" Target="embeddings/oleObject153.bin"/><Relationship Id="rId757" Type="http://schemas.openxmlformats.org/officeDocument/2006/relationships/image" Target="media/image373.wmf"/><Relationship Id="rId93" Type="http://schemas.openxmlformats.org/officeDocument/2006/relationships/oleObject" Target="embeddings/oleObject40.bin"/><Relationship Id="rId189" Type="http://schemas.openxmlformats.org/officeDocument/2006/relationships/oleObject" Target="embeddings/oleObject92.bin"/><Relationship Id="rId396" Type="http://schemas.openxmlformats.org/officeDocument/2006/relationships/oleObject" Target="embeddings/oleObject195.bin"/><Relationship Id="rId617" Type="http://schemas.openxmlformats.org/officeDocument/2006/relationships/oleObject" Target="embeddings/oleObject307.bin"/><Relationship Id="rId824" Type="http://schemas.openxmlformats.org/officeDocument/2006/relationships/oleObject" Target="embeddings/oleObject411.bin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8.wmf"/><Relationship Id="rId670" Type="http://schemas.openxmlformats.org/officeDocument/2006/relationships/image" Target="media/image330.wmf"/><Relationship Id="rId116" Type="http://schemas.openxmlformats.org/officeDocument/2006/relationships/image" Target="media/image58.wmf"/><Relationship Id="rId323" Type="http://schemas.openxmlformats.org/officeDocument/2006/relationships/image" Target="media/image158.wmf"/><Relationship Id="rId530" Type="http://schemas.openxmlformats.org/officeDocument/2006/relationships/oleObject" Target="embeddings/oleObject262.bin"/><Relationship Id="rId768" Type="http://schemas.openxmlformats.org/officeDocument/2006/relationships/oleObject" Target="embeddings/oleObject383.bin"/><Relationship Id="rId20" Type="http://schemas.openxmlformats.org/officeDocument/2006/relationships/image" Target="media/image10.wmf"/><Relationship Id="rId628" Type="http://schemas.openxmlformats.org/officeDocument/2006/relationships/image" Target="media/image309.wmf"/><Relationship Id="rId835" Type="http://schemas.openxmlformats.org/officeDocument/2006/relationships/image" Target="media/image412.wmf"/><Relationship Id="rId267" Type="http://schemas.openxmlformats.org/officeDocument/2006/relationships/image" Target="media/image130.wmf"/><Relationship Id="rId474" Type="http://schemas.openxmlformats.org/officeDocument/2006/relationships/oleObject" Target="embeddings/oleObject234.bin"/><Relationship Id="rId127" Type="http://schemas.openxmlformats.org/officeDocument/2006/relationships/oleObject" Target="embeddings/oleObject57.bin"/><Relationship Id="rId681" Type="http://schemas.openxmlformats.org/officeDocument/2006/relationships/oleObject" Target="embeddings/oleObject339.bin"/><Relationship Id="rId779" Type="http://schemas.openxmlformats.org/officeDocument/2006/relationships/image" Target="media/image384.wmf"/><Relationship Id="rId31" Type="http://schemas.openxmlformats.org/officeDocument/2006/relationships/oleObject" Target="embeddings/oleObject9.bin"/><Relationship Id="rId334" Type="http://schemas.openxmlformats.org/officeDocument/2006/relationships/oleObject" Target="embeddings/oleObject164.bin"/><Relationship Id="rId541" Type="http://schemas.openxmlformats.org/officeDocument/2006/relationships/image" Target="media/image267.wmf"/><Relationship Id="rId639" Type="http://schemas.openxmlformats.org/officeDocument/2006/relationships/oleObject" Target="embeddings/oleObject318.bin"/><Relationship Id="rId180" Type="http://schemas.openxmlformats.org/officeDocument/2006/relationships/oleObject" Target="embeddings/oleObject86.bin"/><Relationship Id="rId278" Type="http://schemas.openxmlformats.org/officeDocument/2006/relationships/oleObject" Target="embeddings/oleObject136.bin"/><Relationship Id="rId401" Type="http://schemas.openxmlformats.org/officeDocument/2006/relationships/image" Target="media/image197.wmf"/><Relationship Id="rId846" Type="http://schemas.openxmlformats.org/officeDocument/2006/relationships/oleObject" Target="embeddings/oleObject422.bin"/><Relationship Id="rId485" Type="http://schemas.openxmlformats.org/officeDocument/2006/relationships/image" Target="media/image239.wmf"/><Relationship Id="rId692" Type="http://schemas.openxmlformats.org/officeDocument/2006/relationships/oleObject" Target="embeddings/oleObject345.bin"/><Relationship Id="rId706" Type="http://schemas.openxmlformats.org/officeDocument/2006/relationships/oleObject" Target="embeddings/oleObject352.bin"/><Relationship Id="rId42" Type="http://schemas.openxmlformats.org/officeDocument/2006/relationships/image" Target="media/image21.wmf"/><Relationship Id="rId138" Type="http://schemas.openxmlformats.org/officeDocument/2006/relationships/image" Target="media/image69.wmf"/><Relationship Id="rId345" Type="http://schemas.openxmlformats.org/officeDocument/2006/relationships/image" Target="media/image169.wmf"/><Relationship Id="rId552" Type="http://schemas.openxmlformats.org/officeDocument/2006/relationships/oleObject" Target="embeddings/oleObject273.bin"/><Relationship Id="rId191" Type="http://schemas.openxmlformats.org/officeDocument/2006/relationships/oleObject" Target="embeddings/oleObject93.bin"/><Relationship Id="rId205" Type="http://schemas.openxmlformats.org/officeDocument/2006/relationships/image" Target="media/image99.wmf"/><Relationship Id="rId412" Type="http://schemas.openxmlformats.org/officeDocument/2006/relationships/oleObject" Target="embeddings/oleObject203.bin"/><Relationship Id="rId289" Type="http://schemas.openxmlformats.org/officeDocument/2006/relationships/image" Target="media/image141.wmf"/><Relationship Id="rId496" Type="http://schemas.openxmlformats.org/officeDocument/2006/relationships/oleObject" Target="embeddings/oleObject245.bin"/><Relationship Id="rId717" Type="http://schemas.openxmlformats.org/officeDocument/2006/relationships/image" Target="media/image353.wmf"/><Relationship Id="rId53" Type="http://schemas.openxmlformats.org/officeDocument/2006/relationships/oleObject" Target="embeddings/oleObject20.bin"/><Relationship Id="rId149" Type="http://schemas.openxmlformats.org/officeDocument/2006/relationships/oleObject" Target="embeddings/oleObject68.bin"/><Relationship Id="rId356" Type="http://schemas.openxmlformats.org/officeDocument/2006/relationships/oleObject" Target="embeddings/oleObject175.bin"/><Relationship Id="rId563" Type="http://schemas.openxmlformats.org/officeDocument/2006/relationships/image" Target="media/image278.wmf"/><Relationship Id="rId770" Type="http://schemas.openxmlformats.org/officeDocument/2006/relationships/oleObject" Target="embeddings/oleObject384.bin"/><Relationship Id="rId216" Type="http://schemas.openxmlformats.org/officeDocument/2006/relationships/image" Target="media/image104.wmf"/><Relationship Id="rId423" Type="http://schemas.openxmlformats.org/officeDocument/2006/relationships/image" Target="media/image208.wmf"/><Relationship Id="rId630" Type="http://schemas.openxmlformats.org/officeDocument/2006/relationships/image" Target="media/image310.wmf"/><Relationship Id="rId728" Type="http://schemas.openxmlformats.org/officeDocument/2006/relationships/oleObject" Target="embeddings/oleObject363.bin"/><Relationship Id="rId64" Type="http://schemas.openxmlformats.org/officeDocument/2006/relationships/image" Target="media/image32.wmf"/><Relationship Id="rId367" Type="http://schemas.openxmlformats.org/officeDocument/2006/relationships/image" Target="media/image180.wmf"/><Relationship Id="rId574" Type="http://schemas.openxmlformats.org/officeDocument/2006/relationships/oleObject" Target="embeddings/oleObject284.bin"/><Relationship Id="rId227" Type="http://schemas.openxmlformats.org/officeDocument/2006/relationships/image" Target="media/image109.png"/><Relationship Id="rId781" Type="http://schemas.openxmlformats.org/officeDocument/2006/relationships/image" Target="media/image385.wmf"/><Relationship Id="rId434" Type="http://schemas.openxmlformats.org/officeDocument/2006/relationships/oleObject" Target="embeddings/oleObject214.bin"/><Relationship Id="rId641" Type="http://schemas.openxmlformats.org/officeDocument/2006/relationships/oleObject" Target="embeddings/oleObject319.bin"/><Relationship Id="rId739" Type="http://schemas.openxmlformats.org/officeDocument/2006/relationships/image" Target="media/image364.wmf"/><Relationship Id="rId280" Type="http://schemas.openxmlformats.org/officeDocument/2006/relationships/oleObject" Target="embeddings/oleObject137.bin"/><Relationship Id="rId501" Type="http://schemas.openxmlformats.org/officeDocument/2006/relationships/image" Target="media/image247.wmf"/><Relationship Id="rId75" Type="http://schemas.openxmlformats.org/officeDocument/2006/relationships/oleObject" Target="embeddings/oleObject31.bin"/><Relationship Id="rId140" Type="http://schemas.openxmlformats.org/officeDocument/2006/relationships/image" Target="media/image70.wmf"/><Relationship Id="rId378" Type="http://schemas.openxmlformats.org/officeDocument/2006/relationships/oleObject" Target="embeddings/oleObject186.bin"/><Relationship Id="rId585" Type="http://schemas.openxmlformats.org/officeDocument/2006/relationships/image" Target="media/image289.wmf"/><Relationship Id="rId792" Type="http://schemas.openxmlformats.org/officeDocument/2006/relationships/oleObject" Target="embeddings/oleObject395.bin"/><Relationship Id="rId806" Type="http://schemas.openxmlformats.org/officeDocument/2006/relationships/oleObject" Target="embeddings/oleObject402.bin"/><Relationship Id="rId6" Type="http://schemas.openxmlformats.org/officeDocument/2006/relationships/footnotes" Target="footnotes.xml"/><Relationship Id="rId238" Type="http://schemas.openxmlformats.org/officeDocument/2006/relationships/image" Target="media/image115.wmf"/><Relationship Id="rId445" Type="http://schemas.openxmlformats.org/officeDocument/2006/relationships/image" Target="media/image219.wmf"/><Relationship Id="rId652" Type="http://schemas.openxmlformats.org/officeDocument/2006/relationships/image" Target="media/image321.wmf"/><Relationship Id="rId291" Type="http://schemas.openxmlformats.org/officeDocument/2006/relationships/image" Target="media/image142.wmf"/><Relationship Id="rId305" Type="http://schemas.openxmlformats.org/officeDocument/2006/relationships/image" Target="media/image149.wmf"/><Relationship Id="rId512" Type="http://schemas.openxmlformats.org/officeDocument/2006/relationships/oleObject" Target="embeddings/oleObject253.bin"/><Relationship Id="rId86" Type="http://schemas.openxmlformats.org/officeDocument/2006/relationships/image" Target="media/image43.wmf"/><Relationship Id="rId151" Type="http://schemas.openxmlformats.org/officeDocument/2006/relationships/oleObject" Target="embeddings/oleObject69.bin"/><Relationship Id="rId389" Type="http://schemas.openxmlformats.org/officeDocument/2006/relationships/image" Target="media/image191.wmf"/><Relationship Id="rId596" Type="http://schemas.openxmlformats.org/officeDocument/2006/relationships/oleObject" Target="embeddings/oleObject295.bin"/><Relationship Id="rId817" Type="http://schemas.openxmlformats.org/officeDocument/2006/relationships/image" Target="media/image403.wmf"/><Relationship Id="rId249" Type="http://schemas.openxmlformats.org/officeDocument/2006/relationships/image" Target="media/image121.wmf"/><Relationship Id="rId456" Type="http://schemas.openxmlformats.org/officeDocument/2006/relationships/oleObject" Target="embeddings/oleObject225.bin"/><Relationship Id="rId663" Type="http://schemas.openxmlformats.org/officeDocument/2006/relationships/oleObject" Target="embeddings/oleObject330.bin"/><Relationship Id="rId13" Type="http://schemas.openxmlformats.org/officeDocument/2006/relationships/image" Target="media/image6.gif"/><Relationship Id="rId109" Type="http://schemas.openxmlformats.org/officeDocument/2006/relationships/oleObject" Target="embeddings/oleObject48.bin"/><Relationship Id="rId316" Type="http://schemas.openxmlformats.org/officeDocument/2006/relationships/oleObject" Target="embeddings/oleObject155.bin"/><Relationship Id="rId523" Type="http://schemas.openxmlformats.org/officeDocument/2006/relationships/image" Target="media/image258.wmf"/><Relationship Id="rId97" Type="http://schemas.openxmlformats.org/officeDocument/2006/relationships/oleObject" Target="embeddings/oleObject42.bin"/><Relationship Id="rId730" Type="http://schemas.openxmlformats.org/officeDocument/2006/relationships/oleObject" Target="embeddings/oleObject364.bin"/><Relationship Id="rId828" Type="http://schemas.openxmlformats.org/officeDocument/2006/relationships/oleObject" Target="embeddings/oleObject413.bin"/><Relationship Id="rId162" Type="http://schemas.openxmlformats.org/officeDocument/2006/relationships/oleObject" Target="embeddings/oleObject77.bin"/><Relationship Id="rId467" Type="http://schemas.openxmlformats.org/officeDocument/2006/relationships/image" Target="media/image230.wmf"/><Relationship Id="rId674" Type="http://schemas.openxmlformats.org/officeDocument/2006/relationships/image" Target="media/image332.wmf"/><Relationship Id="rId24" Type="http://schemas.openxmlformats.org/officeDocument/2006/relationships/image" Target="media/image12.wmf"/><Relationship Id="rId327" Type="http://schemas.openxmlformats.org/officeDocument/2006/relationships/image" Target="media/image160.wmf"/><Relationship Id="rId534" Type="http://schemas.openxmlformats.org/officeDocument/2006/relationships/oleObject" Target="embeddings/oleObject264.bin"/><Relationship Id="rId741" Type="http://schemas.openxmlformats.org/officeDocument/2006/relationships/image" Target="media/image365.wmf"/><Relationship Id="rId839" Type="http://schemas.openxmlformats.org/officeDocument/2006/relationships/image" Target="media/image414.wmf"/><Relationship Id="rId173" Type="http://schemas.openxmlformats.org/officeDocument/2006/relationships/image" Target="media/image84.wmf"/><Relationship Id="rId229" Type="http://schemas.openxmlformats.org/officeDocument/2006/relationships/oleObject" Target="embeddings/oleObject112.bin"/><Relationship Id="rId380" Type="http://schemas.openxmlformats.org/officeDocument/2006/relationships/oleObject" Target="embeddings/oleObject187.bin"/><Relationship Id="rId436" Type="http://schemas.openxmlformats.org/officeDocument/2006/relationships/oleObject" Target="embeddings/oleObject215.bin"/><Relationship Id="rId601" Type="http://schemas.openxmlformats.org/officeDocument/2006/relationships/image" Target="media/image297.wmf"/><Relationship Id="rId643" Type="http://schemas.openxmlformats.org/officeDocument/2006/relationships/oleObject" Target="embeddings/oleObject320.bin"/><Relationship Id="rId240" Type="http://schemas.openxmlformats.org/officeDocument/2006/relationships/image" Target="media/image116.png"/><Relationship Id="rId478" Type="http://schemas.openxmlformats.org/officeDocument/2006/relationships/oleObject" Target="embeddings/oleObject236.bin"/><Relationship Id="rId685" Type="http://schemas.openxmlformats.org/officeDocument/2006/relationships/image" Target="media/image337.wmf"/><Relationship Id="rId850" Type="http://schemas.openxmlformats.org/officeDocument/2006/relationships/footer" Target="footer1.xml"/><Relationship Id="rId35" Type="http://schemas.openxmlformats.org/officeDocument/2006/relationships/oleObject" Target="embeddings/oleObject11.bin"/><Relationship Id="rId77" Type="http://schemas.openxmlformats.org/officeDocument/2006/relationships/oleObject" Target="embeddings/oleObject32.bin"/><Relationship Id="rId100" Type="http://schemas.openxmlformats.org/officeDocument/2006/relationships/image" Target="media/image50.wmf"/><Relationship Id="rId282" Type="http://schemas.openxmlformats.org/officeDocument/2006/relationships/oleObject" Target="embeddings/oleObject138.bin"/><Relationship Id="rId338" Type="http://schemas.openxmlformats.org/officeDocument/2006/relationships/oleObject" Target="embeddings/oleObject166.bin"/><Relationship Id="rId503" Type="http://schemas.openxmlformats.org/officeDocument/2006/relationships/image" Target="media/image248.wmf"/><Relationship Id="rId545" Type="http://schemas.openxmlformats.org/officeDocument/2006/relationships/image" Target="media/image269.wmf"/><Relationship Id="rId587" Type="http://schemas.openxmlformats.org/officeDocument/2006/relationships/image" Target="media/image290.wmf"/><Relationship Id="rId710" Type="http://schemas.openxmlformats.org/officeDocument/2006/relationships/oleObject" Target="embeddings/oleObject354.bin"/><Relationship Id="rId752" Type="http://schemas.openxmlformats.org/officeDocument/2006/relationships/oleObject" Target="embeddings/oleObject375.bin"/><Relationship Id="rId808" Type="http://schemas.openxmlformats.org/officeDocument/2006/relationships/oleObject" Target="embeddings/oleObject403.bin"/><Relationship Id="rId8" Type="http://schemas.openxmlformats.org/officeDocument/2006/relationships/image" Target="media/image1.gif"/><Relationship Id="rId142" Type="http://schemas.openxmlformats.org/officeDocument/2006/relationships/image" Target="media/image71.wmf"/><Relationship Id="rId184" Type="http://schemas.openxmlformats.org/officeDocument/2006/relationships/oleObject" Target="embeddings/oleObject88.bin"/><Relationship Id="rId391" Type="http://schemas.openxmlformats.org/officeDocument/2006/relationships/image" Target="media/image192.wmf"/><Relationship Id="rId405" Type="http://schemas.openxmlformats.org/officeDocument/2006/relationships/image" Target="media/image199.wmf"/><Relationship Id="rId447" Type="http://schemas.openxmlformats.org/officeDocument/2006/relationships/image" Target="media/image220.wmf"/><Relationship Id="rId612" Type="http://schemas.openxmlformats.org/officeDocument/2006/relationships/oleObject" Target="embeddings/oleObject304.bin"/><Relationship Id="rId794" Type="http://schemas.openxmlformats.org/officeDocument/2006/relationships/oleObject" Target="embeddings/oleObject396.bin"/><Relationship Id="rId251" Type="http://schemas.openxmlformats.org/officeDocument/2006/relationships/image" Target="media/image122.wmf"/><Relationship Id="rId489" Type="http://schemas.openxmlformats.org/officeDocument/2006/relationships/image" Target="media/image241.wmf"/><Relationship Id="rId654" Type="http://schemas.openxmlformats.org/officeDocument/2006/relationships/image" Target="media/image322.wmf"/><Relationship Id="rId696" Type="http://schemas.openxmlformats.org/officeDocument/2006/relationships/oleObject" Target="embeddings/oleObject347.bin"/><Relationship Id="rId46" Type="http://schemas.openxmlformats.org/officeDocument/2006/relationships/image" Target="media/image23.wmf"/><Relationship Id="rId293" Type="http://schemas.openxmlformats.org/officeDocument/2006/relationships/image" Target="media/image143.wmf"/><Relationship Id="rId307" Type="http://schemas.openxmlformats.org/officeDocument/2006/relationships/image" Target="media/image150.wmf"/><Relationship Id="rId349" Type="http://schemas.openxmlformats.org/officeDocument/2006/relationships/image" Target="media/image171.wmf"/><Relationship Id="rId514" Type="http://schemas.openxmlformats.org/officeDocument/2006/relationships/oleObject" Target="embeddings/oleObject254.bin"/><Relationship Id="rId556" Type="http://schemas.openxmlformats.org/officeDocument/2006/relationships/oleObject" Target="embeddings/oleObject275.bin"/><Relationship Id="rId721" Type="http://schemas.openxmlformats.org/officeDocument/2006/relationships/image" Target="media/image355.wmf"/><Relationship Id="rId763" Type="http://schemas.openxmlformats.org/officeDocument/2006/relationships/image" Target="media/image376.wmf"/><Relationship Id="rId88" Type="http://schemas.openxmlformats.org/officeDocument/2006/relationships/image" Target="media/image44.wmf"/><Relationship Id="rId111" Type="http://schemas.openxmlformats.org/officeDocument/2006/relationships/oleObject" Target="embeddings/oleObject49.bin"/><Relationship Id="rId153" Type="http://schemas.openxmlformats.org/officeDocument/2006/relationships/oleObject" Target="embeddings/oleObject71.bin"/><Relationship Id="rId195" Type="http://schemas.openxmlformats.org/officeDocument/2006/relationships/oleObject" Target="embeddings/oleObject95.bin"/><Relationship Id="rId209" Type="http://schemas.openxmlformats.org/officeDocument/2006/relationships/image" Target="media/image101.wmf"/><Relationship Id="rId360" Type="http://schemas.openxmlformats.org/officeDocument/2006/relationships/oleObject" Target="embeddings/oleObject177.bin"/><Relationship Id="rId416" Type="http://schemas.openxmlformats.org/officeDocument/2006/relationships/oleObject" Target="embeddings/oleObject205.bin"/><Relationship Id="rId598" Type="http://schemas.openxmlformats.org/officeDocument/2006/relationships/oleObject" Target="embeddings/oleObject296.bin"/><Relationship Id="rId819" Type="http://schemas.openxmlformats.org/officeDocument/2006/relationships/image" Target="media/image404.wmf"/><Relationship Id="rId220" Type="http://schemas.openxmlformats.org/officeDocument/2006/relationships/image" Target="media/image106.wmf"/><Relationship Id="rId458" Type="http://schemas.openxmlformats.org/officeDocument/2006/relationships/oleObject" Target="embeddings/oleObject226.bin"/><Relationship Id="rId623" Type="http://schemas.openxmlformats.org/officeDocument/2006/relationships/oleObject" Target="embeddings/oleObject310.bin"/><Relationship Id="rId665" Type="http://schemas.openxmlformats.org/officeDocument/2006/relationships/oleObject" Target="embeddings/oleObject331.bin"/><Relationship Id="rId830" Type="http://schemas.openxmlformats.org/officeDocument/2006/relationships/oleObject" Target="embeddings/oleObject414.bin"/><Relationship Id="rId15" Type="http://schemas.openxmlformats.org/officeDocument/2006/relationships/oleObject" Target="embeddings/oleObject1.bin"/><Relationship Id="rId57" Type="http://schemas.openxmlformats.org/officeDocument/2006/relationships/oleObject" Target="embeddings/oleObject22.bin"/><Relationship Id="rId262" Type="http://schemas.openxmlformats.org/officeDocument/2006/relationships/oleObject" Target="embeddings/oleObject128.bin"/><Relationship Id="rId318" Type="http://schemas.openxmlformats.org/officeDocument/2006/relationships/oleObject" Target="embeddings/oleObject156.bin"/><Relationship Id="rId525" Type="http://schemas.openxmlformats.org/officeDocument/2006/relationships/image" Target="media/image259.wmf"/><Relationship Id="rId567" Type="http://schemas.openxmlformats.org/officeDocument/2006/relationships/image" Target="media/image280.wmf"/><Relationship Id="rId732" Type="http://schemas.openxmlformats.org/officeDocument/2006/relationships/oleObject" Target="embeddings/oleObject365.bin"/><Relationship Id="rId99" Type="http://schemas.openxmlformats.org/officeDocument/2006/relationships/oleObject" Target="embeddings/oleObject43.bin"/><Relationship Id="rId122" Type="http://schemas.openxmlformats.org/officeDocument/2006/relationships/image" Target="media/image61.wmf"/><Relationship Id="rId164" Type="http://schemas.openxmlformats.org/officeDocument/2006/relationships/oleObject" Target="embeddings/oleObject78.bin"/><Relationship Id="rId371" Type="http://schemas.openxmlformats.org/officeDocument/2006/relationships/image" Target="media/image182.wmf"/><Relationship Id="rId774" Type="http://schemas.openxmlformats.org/officeDocument/2006/relationships/oleObject" Target="embeddings/oleObject386.bin"/><Relationship Id="rId427" Type="http://schemas.openxmlformats.org/officeDocument/2006/relationships/image" Target="media/image210.wmf"/><Relationship Id="rId469" Type="http://schemas.openxmlformats.org/officeDocument/2006/relationships/image" Target="media/image231.wmf"/><Relationship Id="rId634" Type="http://schemas.openxmlformats.org/officeDocument/2006/relationships/image" Target="media/image312.wmf"/><Relationship Id="rId676" Type="http://schemas.openxmlformats.org/officeDocument/2006/relationships/image" Target="media/image333.wmf"/><Relationship Id="rId841" Type="http://schemas.openxmlformats.org/officeDocument/2006/relationships/image" Target="media/image415.wmf"/><Relationship Id="rId26" Type="http://schemas.openxmlformats.org/officeDocument/2006/relationships/image" Target="media/image13.wmf"/><Relationship Id="rId231" Type="http://schemas.openxmlformats.org/officeDocument/2006/relationships/oleObject" Target="embeddings/oleObject113.bin"/><Relationship Id="rId273" Type="http://schemas.openxmlformats.org/officeDocument/2006/relationships/image" Target="media/image133.wmf"/><Relationship Id="rId329" Type="http://schemas.openxmlformats.org/officeDocument/2006/relationships/image" Target="media/image161.wmf"/><Relationship Id="rId480" Type="http://schemas.openxmlformats.org/officeDocument/2006/relationships/oleObject" Target="embeddings/oleObject237.bin"/><Relationship Id="rId536" Type="http://schemas.openxmlformats.org/officeDocument/2006/relationships/oleObject" Target="embeddings/oleObject265.bin"/><Relationship Id="rId701" Type="http://schemas.openxmlformats.org/officeDocument/2006/relationships/image" Target="media/image345.wmf"/><Relationship Id="rId68" Type="http://schemas.openxmlformats.org/officeDocument/2006/relationships/image" Target="media/image34.wmf"/><Relationship Id="rId133" Type="http://schemas.openxmlformats.org/officeDocument/2006/relationships/oleObject" Target="embeddings/oleObject60.bin"/><Relationship Id="rId175" Type="http://schemas.openxmlformats.org/officeDocument/2006/relationships/image" Target="media/image85.wmf"/><Relationship Id="rId340" Type="http://schemas.openxmlformats.org/officeDocument/2006/relationships/oleObject" Target="embeddings/oleObject167.bin"/><Relationship Id="rId578" Type="http://schemas.openxmlformats.org/officeDocument/2006/relationships/oleObject" Target="embeddings/oleObject286.bin"/><Relationship Id="rId743" Type="http://schemas.openxmlformats.org/officeDocument/2006/relationships/image" Target="media/image366.wmf"/><Relationship Id="rId785" Type="http://schemas.openxmlformats.org/officeDocument/2006/relationships/image" Target="media/image387.wmf"/><Relationship Id="rId200" Type="http://schemas.openxmlformats.org/officeDocument/2006/relationships/oleObject" Target="embeddings/oleObject97.bin"/><Relationship Id="rId382" Type="http://schemas.openxmlformats.org/officeDocument/2006/relationships/oleObject" Target="embeddings/oleObject188.bin"/><Relationship Id="rId438" Type="http://schemas.openxmlformats.org/officeDocument/2006/relationships/oleObject" Target="embeddings/oleObject216.bin"/><Relationship Id="rId603" Type="http://schemas.openxmlformats.org/officeDocument/2006/relationships/image" Target="media/image298.wmf"/><Relationship Id="rId645" Type="http://schemas.openxmlformats.org/officeDocument/2006/relationships/oleObject" Target="embeddings/oleObject321.bin"/><Relationship Id="rId687" Type="http://schemas.openxmlformats.org/officeDocument/2006/relationships/image" Target="media/image338.wmf"/><Relationship Id="rId810" Type="http://schemas.openxmlformats.org/officeDocument/2006/relationships/oleObject" Target="embeddings/oleObject404.bin"/><Relationship Id="rId852" Type="http://schemas.openxmlformats.org/officeDocument/2006/relationships/theme" Target="theme/theme1.xml"/><Relationship Id="rId242" Type="http://schemas.openxmlformats.org/officeDocument/2006/relationships/oleObject" Target="embeddings/oleObject118.bin"/><Relationship Id="rId284" Type="http://schemas.openxmlformats.org/officeDocument/2006/relationships/oleObject" Target="embeddings/oleObject139.bin"/><Relationship Id="rId491" Type="http://schemas.openxmlformats.org/officeDocument/2006/relationships/image" Target="media/image242.wmf"/><Relationship Id="rId505" Type="http://schemas.openxmlformats.org/officeDocument/2006/relationships/image" Target="media/image249.wmf"/><Relationship Id="rId712" Type="http://schemas.openxmlformats.org/officeDocument/2006/relationships/oleObject" Target="embeddings/oleObject355.bin"/><Relationship Id="rId37" Type="http://schemas.openxmlformats.org/officeDocument/2006/relationships/oleObject" Target="embeddings/oleObject12.bin"/><Relationship Id="rId79" Type="http://schemas.openxmlformats.org/officeDocument/2006/relationships/oleObject" Target="embeddings/oleObject33.bin"/><Relationship Id="rId102" Type="http://schemas.openxmlformats.org/officeDocument/2006/relationships/image" Target="media/image52.wmf"/><Relationship Id="rId144" Type="http://schemas.openxmlformats.org/officeDocument/2006/relationships/image" Target="media/image72.wmf"/><Relationship Id="rId547" Type="http://schemas.openxmlformats.org/officeDocument/2006/relationships/image" Target="media/image270.wmf"/><Relationship Id="rId589" Type="http://schemas.openxmlformats.org/officeDocument/2006/relationships/image" Target="media/image291.wmf"/><Relationship Id="rId754" Type="http://schemas.openxmlformats.org/officeDocument/2006/relationships/oleObject" Target="embeddings/oleObject376.bin"/><Relationship Id="rId796" Type="http://schemas.openxmlformats.org/officeDocument/2006/relationships/oleObject" Target="embeddings/oleObject397.bin"/><Relationship Id="rId90" Type="http://schemas.openxmlformats.org/officeDocument/2006/relationships/image" Target="media/image45.wmf"/><Relationship Id="rId186" Type="http://schemas.openxmlformats.org/officeDocument/2006/relationships/oleObject" Target="embeddings/oleObject90.bin"/><Relationship Id="rId351" Type="http://schemas.openxmlformats.org/officeDocument/2006/relationships/image" Target="media/image172.wmf"/><Relationship Id="rId393" Type="http://schemas.openxmlformats.org/officeDocument/2006/relationships/image" Target="media/image193.wmf"/><Relationship Id="rId407" Type="http://schemas.openxmlformats.org/officeDocument/2006/relationships/image" Target="media/image200.wmf"/><Relationship Id="rId449" Type="http://schemas.openxmlformats.org/officeDocument/2006/relationships/image" Target="media/image221.wmf"/><Relationship Id="rId614" Type="http://schemas.openxmlformats.org/officeDocument/2006/relationships/image" Target="media/image302.wmf"/><Relationship Id="rId656" Type="http://schemas.openxmlformats.org/officeDocument/2006/relationships/image" Target="media/image323.wmf"/><Relationship Id="rId821" Type="http://schemas.openxmlformats.org/officeDocument/2006/relationships/image" Target="media/image405.wmf"/><Relationship Id="rId211" Type="http://schemas.openxmlformats.org/officeDocument/2006/relationships/image" Target="media/image102.wmf"/><Relationship Id="rId253" Type="http://schemas.openxmlformats.org/officeDocument/2006/relationships/image" Target="media/image123.wmf"/><Relationship Id="rId295" Type="http://schemas.openxmlformats.org/officeDocument/2006/relationships/image" Target="media/image144.wmf"/><Relationship Id="rId309" Type="http://schemas.openxmlformats.org/officeDocument/2006/relationships/image" Target="media/image151.wmf"/><Relationship Id="rId460" Type="http://schemas.openxmlformats.org/officeDocument/2006/relationships/oleObject" Target="embeddings/oleObject227.bin"/><Relationship Id="rId516" Type="http://schemas.openxmlformats.org/officeDocument/2006/relationships/oleObject" Target="embeddings/oleObject255.bin"/><Relationship Id="rId698" Type="http://schemas.openxmlformats.org/officeDocument/2006/relationships/oleObject" Target="embeddings/oleObject348.bin"/><Relationship Id="rId48" Type="http://schemas.openxmlformats.org/officeDocument/2006/relationships/image" Target="media/image24.wmf"/><Relationship Id="rId113" Type="http://schemas.openxmlformats.org/officeDocument/2006/relationships/oleObject" Target="embeddings/oleObject50.bin"/><Relationship Id="rId320" Type="http://schemas.openxmlformats.org/officeDocument/2006/relationships/oleObject" Target="embeddings/oleObject157.bin"/><Relationship Id="rId558" Type="http://schemas.openxmlformats.org/officeDocument/2006/relationships/oleObject" Target="embeddings/oleObject276.bin"/><Relationship Id="rId723" Type="http://schemas.openxmlformats.org/officeDocument/2006/relationships/image" Target="media/image356.wmf"/><Relationship Id="rId765" Type="http://schemas.openxmlformats.org/officeDocument/2006/relationships/image" Target="media/image377.wmf"/><Relationship Id="rId155" Type="http://schemas.openxmlformats.org/officeDocument/2006/relationships/oleObject" Target="embeddings/oleObject73.bin"/><Relationship Id="rId197" Type="http://schemas.openxmlformats.org/officeDocument/2006/relationships/oleObject" Target="embeddings/oleObject96.bin"/><Relationship Id="rId362" Type="http://schemas.openxmlformats.org/officeDocument/2006/relationships/oleObject" Target="embeddings/oleObject178.bin"/><Relationship Id="rId418" Type="http://schemas.openxmlformats.org/officeDocument/2006/relationships/oleObject" Target="embeddings/oleObject206.bin"/><Relationship Id="rId625" Type="http://schemas.openxmlformats.org/officeDocument/2006/relationships/oleObject" Target="embeddings/oleObject311.bin"/><Relationship Id="rId832" Type="http://schemas.openxmlformats.org/officeDocument/2006/relationships/oleObject" Target="embeddings/oleObject415.bin"/><Relationship Id="rId222" Type="http://schemas.openxmlformats.org/officeDocument/2006/relationships/image" Target="media/image107.wmf"/><Relationship Id="rId264" Type="http://schemas.openxmlformats.org/officeDocument/2006/relationships/oleObject" Target="embeddings/oleObject129.bin"/><Relationship Id="rId471" Type="http://schemas.openxmlformats.org/officeDocument/2006/relationships/image" Target="media/image232.wmf"/><Relationship Id="rId667" Type="http://schemas.openxmlformats.org/officeDocument/2006/relationships/oleObject" Target="embeddings/oleObject332.bin"/><Relationship Id="rId17" Type="http://schemas.openxmlformats.org/officeDocument/2006/relationships/oleObject" Target="embeddings/oleObject2.bin"/><Relationship Id="rId59" Type="http://schemas.openxmlformats.org/officeDocument/2006/relationships/oleObject" Target="embeddings/oleObject23.bin"/><Relationship Id="rId124" Type="http://schemas.openxmlformats.org/officeDocument/2006/relationships/image" Target="media/image62.wmf"/><Relationship Id="rId527" Type="http://schemas.openxmlformats.org/officeDocument/2006/relationships/image" Target="media/image260.wmf"/><Relationship Id="rId569" Type="http://schemas.openxmlformats.org/officeDocument/2006/relationships/image" Target="media/image281.wmf"/><Relationship Id="rId734" Type="http://schemas.openxmlformats.org/officeDocument/2006/relationships/oleObject" Target="embeddings/oleObject366.bin"/><Relationship Id="rId776" Type="http://schemas.openxmlformats.org/officeDocument/2006/relationships/oleObject" Target="embeddings/oleObject387.bin"/><Relationship Id="rId70" Type="http://schemas.openxmlformats.org/officeDocument/2006/relationships/image" Target="media/image35.wmf"/><Relationship Id="rId166" Type="http://schemas.openxmlformats.org/officeDocument/2006/relationships/oleObject" Target="embeddings/oleObject79.bin"/><Relationship Id="rId331" Type="http://schemas.openxmlformats.org/officeDocument/2006/relationships/image" Target="media/image162.wmf"/><Relationship Id="rId373" Type="http://schemas.openxmlformats.org/officeDocument/2006/relationships/image" Target="media/image183.wmf"/><Relationship Id="rId429" Type="http://schemas.openxmlformats.org/officeDocument/2006/relationships/image" Target="media/image211.wmf"/><Relationship Id="rId580" Type="http://schemas.openxmlformats.org/officeDocument/2006/relationships/oleObject" Target="embeddings/oleObject287.bin"/><Relationship Id="rId636" Type="http://schemas.openxmlformats.org/officeDocument/2006/relationships/image" Target="media/image313.wmf"/><Relationship Id="rId801" Type="http://schemas.openxmlformats.org/officeDocument/2006/relationships/image" Target="media/image395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4.bin"/><Relationship Id="rId440" Type="http://schemas.openxmlformats.org/officeDocument/2006/relationships/oleObject" Target="embeddings/oleObject217.bin"/><Relationship Id="rId678" Type="http://schemas.openxmlformats.org/officeDocument/2006/relationships/image" Target="media/image334.wmf"/><Relationship Id="rId843" Type="http://schemas.openxmlformats.org/officeDocument/2006/relationships/image" Target="media/image416.wmf"/><Relationship Id="rId28" Type="http://schemas.openxmlformats.org/officeDocument/2006/relationships/image" Target="media/image14.wmf"/><Relationship Id="rId275" Type="http://schemas.openxmlformats.org/officeDocument/2006/relationships/image" Target="media/image134.wmf"/><Relationship Id="rId300" Type="http://schemas.openxmlformats.org/officeDocument/2006/relationships/oleObject" Target="embeddings/oleObject147.bin"/><Relationship Id="rId482" Type="http://schemas.openxmlformats.org/officeDocument/2006/relationships/oleObject" Target="embeddings/oleObject238.bin"/><Relationship Id="rId538" Type="http://schemas.openxmlformats.org/officeDocument/2006/relationships/oleObject" Target="embeddings/oleObject266.bin"/><Relationship Id="rId703" Type="http://schemas.openxmlformats.org/officeDocument/2006/relationships/image" Target="media/image346.wmf"/><Relationship Id="rId745" Type="http://schemas.openxmlformats.org/officeDocument/2006/relationships/image" Target="media/image367.wmf"/><Relationship Id="rId81" Type="http://schemas.openxmlformats.org/officeDocument/2006/relationships/oleObject" Target="embeddings/oleObject34.bin"/><Relationship Id="rId135" Type="http://schemas.openxmlformats.org/officeDocument/2006/relationships/oleObject" Target="embeddings/oleObject61.bin"/><Relationship Id="rId177" Type="http://schemas.openxmlformats.org/officeDocument/2006/relationships/image" Target="media/image86.wmf"/><Relationship Id="rId342" Type="http://schemas.openxmlformats.org/officeDocument/2006/relationships/oleObject" Target="embeddings/oleObject168.bin"/><Relationship Id="rId384" Type="http://schemas.openxmlformats.org/officeDocument/2006/relationships/oleObject" Target="embeddings/oleObject189.bin"/><Relationship Id="rId591" Type="http://schemas.openxmlformats.org/officeDocument/2006/relationships/image" Target="media/image292.wmf"/><Relationship Id="rId605" Type="http://schemas.openxmlformats.org/officeDocument/2006/relationships/image" Target="media/image299.wmf"/><Relationship Id="rId787" Type="http://schemas.openxmlformats.org/officeDocument/2006/relationships/image" Target="media/image388.wmf"/><Relationship Id="rId812" Type="http://schemas.openxmlformats.org/officeDocument/2006/relationships/oleObject" Target="embeddings/oleObject405.bin"/><Relationship Id="rId202" Type="http://schemas.openxmlformats.org/officeDocument/2006/relationships/oleObject" Target="embeddings/oleObject98.bin"/><Relationship Id="rId244" Type="http://schemas.openxmlformats.org/officeDocument/2006/relationships/oleObject" Target="embeddings/oleObject119.bin"/><Relationship Id="rId647" Type="http://schemas.openxmlformats.org/officeDocument/2006/relationships/oleObject" Target="embeddings/oleObject322.bin"/><Relationship Id="rId689" Type="http://schemas.openxmlformats.org/officeDocument/2006/relationships/image" Target="media/image339.wmf"/><Relationship Id="rId39" Type="http://schemas.openxmlformats.org/officeDocument/2006/relationships/oleObject" Target="embeddings/oleObject13.bin"/><Relationship Id="rId286" Type="http://schemas.openxmlformats.org/officeDocument/2006/relationships/oleObject" Target="embeddings/oleObject140.bin"/><Relationship Id="rId451" Type="http://schemas.openxmlformats.org/officeDocument/2006/relationships/image" Target="media/image222.wmf"/><Relationship Id="rId493" Type="http://schemas.openxmlformats.org/officeDocument/2006/relationships/image" Target="media/image243.wmf"/><Relationship Id="rId507" Type="http://schemas.openxmlformats.org/officeDocument/2006/relationships/image" Target="media/image250.wmf"/><Relationship Id="rId549" Type="http://schemas.openxmlformats.org/officeDocument/2006/relationships/image" Target="media/image271.wmf"/><Relationship Id="rId714" Type="http://schemas.openxmlformats.org/officeDocument/2006/relationships/oleObject" Target="embeddings/oleObject356.bin"/><Relationship Id="rId756" Type="http://schemas.openxmlformats.org/officeDocument/2006/relationships/oleObject" Target="embeddings/oleObject377.bin"/><Relationship Id="rId50" Type="http://schemas.openxmlformats.org/officeDocument/2006/relationships/image" Target="media/image25.wmf"/><Relationship Id="rId104" Type="http://schemas.openxmlformats.org/officeDocument/2006/relationships/oleObject" Target="embeddings/oleObject44.bin"/><Relationship Id="rId146" Type="http://schemas.openxmlformats.org/officeDocument/2006/relationships/image" Target="media/image73.wmf"/><Relationship Id="rId188" Type="http://schemas.openxmlformats.org/officeDocument/2006/relationships/image" Target="media/image90.wmf"/><Relationship Id="rId311" Type="http://schemas.openxmlformats.org/officeDocument/2006/relationships/image" Target="media/image152.wmf"/><Relationship Id="rId353" Type="http://schemas.openxmlformats.org/officeDocument/2006/relationships/image" Target="media/image173.wmf"/><Relationship Id="rId395" Type="http://schemas.openxmlformats.org/officeDocument/2006/relationships/image" Target="media/image194.wmf"/><Relationship Id="rId409" Type="http://schemas.openxmlformats.org/officeDocument/2006/relationships/image" Target="media/image201.wmf"/><Relationship Id="rId560" Type="http://schemas.openxmlformats.org/officeDocument/2006/relationships/oleObject" Target="embeddings/oleObject277.bin"/><Relationship Id="rId798" Type="http://schemas.openxmlformats.org/officeDocument/2006/relationships/oleObject" Target="embeddings/oleObject398.bin"/><Relationship Id="rId92" Type="http://schemas.openxmlformats.org/officeDocument/2006/relationships/image" Target="media/image46.wmf"/><Relationship Id="rId213" Type="http://schemas.openxmlformats.org/officeDocument/2006/relationships/oleObject" Target="embeddings/oleObject104.bin"/><Relationship Id="rId420" Type="http://schemas.openxmlformats.org/officeDocument/2006/relationships/oleObject" Target="embeddings/oleObject207.bin"/><Relationship Id="rId616" Type="http://schemas.openxmlformats.org/officeDocument/2006/relationships/image" Target="media/image303.wmf"/><Relationship Id="rId658" Type="http://schemas.openxmlformats.org/officeDocument/2006/relationships/image" Target="media/image324.wmf"/><Relationship Id="rId823" Type="http://schemas.openxmlformats.org/officeDocument/2006/relationships/image" Target="media/image406.wmf"/><Relationship Id="rId255" Type="http://schemas.openxmlformats.org/officeDocument/2006/relationships/image" Target="media/image124.wmf"/><Relationship Id="rId297" Type="http://schemas.openxmlformats.org/officeDocument/2006/relationships/image" Target="media/image145.wmf"/><Relationship Id="rId462" Type="http://schemas.openxmlformats.org/officeDocument/2006/relationships/oleObject" Target="embeddings/oleObject228.bin"/><Relationship Id="rId518" Type="http://schemas.openxmlformats.org/officeDocument/2006/relationships/oleObject" Target="embeddings/oleObject256.bin"/><Relationship Id="rId725" Type="http://schemas.openxmlformats.org/officeDocument/2006/relationships/image" Target="media/image357.wmf"/><Relationship Id="rId115" Type="http://schemas.openxmlformats.org/officeDocument/2006/relationships/oleObject" Target="embeddings/oleObject51.bin"/><Relationship Id="rId157" Type="http://schemas.openxmlformats.org/officeDocument/2006/relationships/image" Target="media/image76.wmf"/><Relationship Id="rId322" Type="http://schemas.openxmlformats.org/officeDocument/2006/relationships/oleObject" Target="embeddings/oleObject158.bin"/><Relationship Id="rId364" Type="http://schemas.openxmlformats.org/officeDocument/2006/relationships/oleObject" Target="embeddings/oleObject179.bin"/><Relationship Id="rId767" Type="http://schemas.openxmlformats.org/officeDocument/2006/relationships/image" Target="media/image378.wmf"/><Relationship Id="rId61" Type="http://schemas.openxmlformats.org/officeDocument/2006/relationships/oleObject" Target="embeddings/oleObject24.bin"/><Relationship Id="rId199" Type="http://schemas.openxmlformats.org/officeDocument/2006/relationships/image" Target="media/image96.wmf"/><Relationship Id="rId571" Type="http://schemas.openxmlformats.org/officeDocument/2006/relationships/image" Target="media/image282.wmf"/><Relationship Id="rId627" Type="http://schemas.openxmlformats.org/officeDocument/2006/relationships/oleObject" Target="embeddings/oleObject312.bin"/><Relationship Id="rId669" Type="http://schemas.openxmlformats.org/officeDocument/2006/relationships/oleObject" Target="embeddings/oleObject333.bin"/><Relationship Id="rId834" Type="http://schemas.openxmlformats.org/officeDocument/2006/relationships/oleObject" Target="embeddings/oleObject416.bin"/><Relationship Id="rId19" Type="http://schemas.openxmlformats.org/officeDocument/2006/relationships/oleObject" Target="embeddings/oleObject3.bin"/><Relationship Id="rId224" Type="http://schemas.openxmlformats.org/officeDocument/2006/relationships/image" Target="media/image108.wmf"/><Relationship Id="rId266" Type="http://schemas.openxmlformats.org/officeDocument/2006/relationships/oleObject" Target="embeddings/oleObject130.bin"/><Relationship Id="rId431" Type="http://schemas.openxmlformats.org/officeDocument/2006/relationships/image" Target="media/image212.wmf"/><Relationship Id="rId473" Type="http://schemas.openxmlformats.org/officeDocument/2006/relationships/image" Target="media/image233.wmf"/><Relationship Id="rId529" Type="http://schemas.openxmlformats.org/officeDocument/2006/relationships/image" Target="media/image261.wmf"/><Relationship Id="rId680" Type="http://schemas.openxmlformats.org/officeDocument/2006/relationships/image" Target="media/image335.wmf"/><Relationship Id="rId736" Type="http://schemas.openxmlformats.org/officeDocument/2006/relationships/oleObject" Target="embeddings/oleObject367.bin"/><Relationship Id="rId30" Type="http://schemas.openxmlformats.org/officeDocument/2006/relationships/image" Target="media/image15.wmf"/><Relationship Id="rId126" Type="http://schemas.openxmlformats.org/officeDocument/2006/relationships/image" Target="media/image63.wmf"/><Relationship Id="rId168" Type="http://schemas.openxmlformats.org/officeDocument/2006/relationships/oleObject" Target="embeddings/oleObject80.bin"/><Relationship Id="rId333" Type="http://schemas.openxmlformats.org/officeDocument/2006/relationships/image" Target="media/image163.wmf"/><Relationship Id="rId540" Type="http://schemas.openxmlformats.org/officeDocument/2006/relationships/oleObject" Target="embeddings/oleObject267.bin"/><Relationship Id="rId778" Type="http://schemas.openxmlformats.org/officeDocument/2006/relationships/oleObject" Target="embeddings/oleObject388.bin"/><Relationship Id="rId72" Type="http://schemas.openxmlformats.org/officeDocument/2006/relationships/image" Target="media/image36.wmf"/><Relationship Id="rId375" Type="http://schemas.openxmlformats.org/officeDocument/2006/relationships/image" Target="media/image184.wmf"/><Relationship Id="rId582" Type="http://schemas.openxmlformats.org/officeDocument/2006/relationships/oleObject" Target="embeddings/oleObject288.bin"/><Relationship Id="rId638" Type="http://schemas.openxmlformats.org/officeDocument/2006/relationships/image" Target="media/image314.wmf"/><Relationship Id="rId803" Type="http://schemas.openxmlformats.org/officeDocument/2006/relationships/image" Target="media/image396.wmf"/><Relationship Id="rId845" Type="http://schemas.openxmlformats.org/officeDocument/2006/relationships/image" Target="media/image417.wmf"/><Relationship Id="rId3" Type="http://schemas.openxmlformats.org/officeDocument/2006/relationships/styles" Target="styles.xml"/><Relationship Id="rId235" Type="http://schemas.openxmlformats.org/officeDocument/2006/relationships/oleObject" Target="embeddings/oleObject115.bin"/><Relationship Id="rId277" Type="http://schemas.openxmlformats.org/officeDocument/2006/relationships/image" Target="media/image135.wmf"/><Relationship Id="rId400" Type="http://schemas.openxmlformats.org/officeDocument/2006/relationships/oleObject" Target="embeddings/oleObject197.bin"/><Relationship Id="rId442" Type="http://schemas.openxmlformats.org/officeDocument/2006/relationships/oleObject" Target="embeddings/oleObject218.bin"/><Relationship Id="rId484" Type="http://schemas.openxmlformats.org/officeDocument/2006/relationships/oleObject" Target="embeddings/oleObject239.bin"/><Relationship Id="rId705" Type="http://schemas.openxmlformats.org/officeDocument/2006/relationships/image" Target="media/image347.wmf"/><Relationship Id="rId137" Type="http://schemas.openxmlformats.org/officeDocument/2006/relationships/oleObject" Target="embeddings/oleObject62.bin"/><Relationship Id="rId302" Type="http://schemas.openxmlformats.org/officeDocument/2006/relationships/oleObject" Target="embeddings/oleObject148.bin"/><Relationship Id="rId344" Type="http://schemas.openxmlformats.org/officeDocument/2006/relationships/oleObject" Target="embeddings/oleObject169.bin"/><Relationship Id="rId691" Type="http://schemas.openxmlformats.org/officeDocument/2006/relationships/image" Target="media/image340.wmf"/><Relationship Id="rId747" Type="http://schemas.openxmlformats.org/officeDocument/2006/relationships/image" Target="media/image368.wmf"/><Relationship Id="rId789" Type="http://schemas.openxmlformats.org/officeDocument/2006/relationships/image" Target="media/image389.wmf"/><Relationship Id="rId41" Type="http://schemas.openxmlformats.org/officeDocument/2006/relationships/oleObject" Target="embeddings/oleObject14.bin"/><Relationship Id="rId83" Type="http://schemas.openxmlformats.org/officeDocument/2006/relationships/oleObject" Target="embeddings/oleObject35.bin"/><Relationship Id="rId179" Type="http://schemas.openxmlformats.org/officeDocument/2006/relationships/image" Target="media/image87.wmf"/><Relationship Id="rId386" Type="http://schemas.openxmlformats.org/officeDocument/2006/relationships/oleObject" Target="embeddings/oleObject190.bin"/><Relationship Id="rId551" Type="http://schemas.openxmlformats.org/officeDocument/2006/relationships/image" Target="media/image272.wmf"/><Relationship Id="rId593" Type="http://schemas.openxmlformats.org/officeDocument/2006/relationships/image" Target="media/image293.wmf"/><Relationship Id="rId607" Type="http://schemas.openxmlformats.org/officeDocument/2006/relationships/image" Target="media/image300.wmf"/><Relationship Id="rId649" Type="http://schemas.openxmlformats.org/officeDocument/2006/relationships/oleObject" Target="embeddings/oleObject323.bin"/><Relationship Id="rId814" Type="http://schemas.openxmlformats.org/officeDocument/2006/relationships/oleObject" Target="embeddings/oleObject406.bin"/><Relationship Id="rId190" Type="http://schemas.openxmlformats.org/officeDocument/2006/relationships/image" Target="media/image91.wmf"/><Relationship Id="rId204" Type="http://schemas.openxmlformats.org/officeDocument/2006/relationships/oleObject" Target="embeddings/oleObject99.bin"/><Relationship Id="rId246" Type="http://schemas.openxmlformats.org/officeDocument/2006/relationships/oleObject" Target="embeddings/oleObject120.bin"/><Relationship Id="rId288" Type="http://schemas.openxmlformats.org/officeDocument/2006/relationships/oleObject" Target="embeddings/oleObject141.bin"/><Relationship Id="rId411" Type="http://schemas.openxmlformats.org/officeDocument/2006/relationships/image" Target="media/image202.wmf"/><Relationship Id="rId453" Type="http://schemas.openxmlformats.org/officeDocument/2006/relationships/image" Target="media/image223.wmf"/><Relationship Id="rId509" Type="http://schemas.openxmlformats.org/officeDocument/2006/relationships/image" Target="media/image251.wmf"/><Relationship Id="rId660" Type="http://schemas.openxmlformats.org/officeDocument/2006/relationships/image" Target="media/image325.wmf"/><Relationship Id="rId106" Type="http://schemas.openxmlformats.org/officeDocument/2006/relationships/oleObject" Target="embeddings/oleObject46.bin"/><Relationship Id="rId313" Type="http://schemas.openxmlformats.org/officeDocument/2006/relationships/image" Target="media/image153.wmf"/><Relationship Id="rId495" Type="http://schemas.openxmlformats.org/officeDocument/2006/relationships/image" Target="media/image244.wmf"/><Relationship Id="rId716" Type="http://schemas.openxmlformats.org/officeDocument/2006/relationships/oleObject" Target="embeddings/oleObject357.bin"/><Relationship Id="rId758" Type="http://schemas.openxmlformats.org/officeDocument/2006/relationships/oleObject" Target="embeddings/oleObject378.bin"/><Relationship Id="rId10" Type="http://schemas.openxmlformats.org/officeDocument/2006/relationships/image" Target="media/image3.jpeg"/><Relationship Id="rId52" Type="http://schemas.openxmlformats.org/officeDocument/2006/relationships/image" Target="media/image26.wmf"/><Relationship Id="rId94" Type="http://schemas.openxmlformats.org/officeDocument/2006/relationships/image" Target="media/image47.wmf"/><Relationship Id="rId148" Type="http://schemas.openxmlformats.org/officeDocument/2006/relationships/image" Target="media/image74.wmf"/><Relationship Id="rId355" Type="http://schemas.openxmlformats.org/officeDocument/2006/relationships/image" Target="media/image174.wmf"/><Relationship Id="rId397" Type="http://schemas.openxmlformats.org/officeDocument/2006/relationships/image" Target="media/image195.wmf"/><Relationship Id="rId520" Type="http://schemas.openxmlformats.org/officeDocument/2006/relationships/oleObject" Target="embeddings/oleObject257.bin"/><Relationship Id="rId562" Type="http://schemas.openxmlformats.org/officeDocument/2006/relationships/oleObject" Target="embeddings/oleObject278.bin"/><Relationship Id="rId618" Type="http://schemas.openxmlformats.org/officeDocument/2006/relationships/image" Target="media/image304.wmf"/><Relationship Id="rId825" Type="http://schemas.openxmlformats.org/officeDocument/2006/relationships/image" Target="media/image407.wmf"/><Relationship Id="rId215" Type="http://schemas.openxmlformats.org/officeDocument/2006/relationships/image" Target="media/image103.png"/><Relationship Id="rId257" Type="http://schemas.openxmlformats.org/officeDocument/2006/relationships/image" Target="media/image125.wmf"/><Relationship Id="rId422" Type="http://schemas.openxmlformats.org/officeDocument/2006/relationships/oleObject" Target="embeddings/oleObject208.bin"/><Relationship Id="rId464" Type="http://schemas.openxmlformats.org/officeDocument/2006/relationships/oleObject" Target="embeddings/oleObject229.bin"/><Relationship Id="rId299" Type="http://schemas.openxmlformats.org/officeDocument/2006/relationships/image" Target="media/image146.wmf"/><Relationship Id="rId727" Type="http://schemas.openxmlformats.org/officeDocument/2006/relationships/image" Target="media/image358.wmf"/><Relationship Id="rId63" Type="http://schemas.openxmlformats.org/officeDocument/2006/relationships/oleObject" Target="embeddings/oleObject25.bin"/><Relationship Id="rId159" Type="http://schemas.openxmlformats.org/officeDocument/2006/relationships/image" Target="media/image77.wmf"/><Relationship Id="rId366" Type="http://schemas.openxmlformats.org/officeDocument/2006/relationships/oleObject" Target="embeddings/oleObject180.bin"/><Relationship Id="rId573" Type="http://schemas.openxmlformats.org/officeDocument/2006/relationships/image" Target="media/image283.wmf"/><Relationship Id="rId780" Type="http://schemas.openxmlformats.org/officeDocument/2006/relationships/oleObject" Target="embeddings/oleObject389.bin"/><Relationship Id="rId226" Type="http://schemas.openxmlformats.org/officeDocument/2006/relationships/oleObject" Target="embeddings/oleObject111.bin"/><Relationship Id="rId433" Type="http://schemas.openxmlformats.org/officeDocument/2006/relationships/image" Target="media/image213.wmf"/><Relationship Id="rId640" Type="http://schemas.openxmlformats.org/officeDocument/2006/relationships/image" Target="media/image315.wmf"/><Relationship Id="rId738" Type="http://schemas.openxmlformats.org/officeDocument/2006/relationships/oleObject" Target="embeddings/oleObject368.bin"/><Relationship Id="rId74" Type="http://schemas.openxmlformats.org/officeDocument/2006/relationships/image" Target="media/image37.wmf"/><Relationship Id="rId377" Type="http://schemas.openxmlformats.org/officeDocument/2006/relationships/image" Target="media/image185.wmf"/><Relationship Id="rId500" Type="http://schemas.openxmlformats.org/officeDocument/2006/relationships/oleObject" Target="embeddings/oleObject247.bin"/><Relationship Id="rId584" Type="http://schemas.openxmlformats.org/officeDocument/2006/relationships/oleObject" Target="embeddings/oleObject289.bin"/><Relationship Id="rId805" Type="http://schemas.openxmlformats.org/officeDocument/2006/relationships/image" Target="media/image397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6.bin"/><Relationship Id="rId791" Type="http://schemas.openxmlformats.org/officeDocument/2006/relationships/image" Target="media/image390.wmf"/><Relationship Id="rId444" Type="http://schemas.openxmlformats.org/officeDocument/2006/relationships/oleObject" Target="embeddings/oleObject219.bin"/><Relationship Id="rId651" Type="http://schemas.openxmlformats.org/officeDocument/2006/relationships/oleObject" Target="embeddings/oleObject324.bin"/><Relationship Id="rId749" Type="http://schemas.openxmlformats.org/officeDocument/2006/relationships/image" Target="media/image369.wmf"/><Relationship Id="rId290" Type="http://schemas.openxmlformats.org/officeDocument/2006/relationships/oleObject" Target="embeddings/oleObject142.bin"/><Relationship Id="rId304" Type="http://schemas.openxmlformats.org/officeDocument/2006/relationships/oleObject" Target="embeddings/oleObject149.bin"/><Relationship Id="rId388" Type="http://schemas.openxmlformats.org/officeDocument/2006/relationships/oleObject" Target="embeddings/oleObject191.bin"/><Relationship Id="rId511" Type="http://schemas.openxmlformats.org/officeDocument/2006/relationships/image" Target="media/image252.wmf"/><Relationship Id="rId609" Type="http://schemas.openxmlformats.org/officeDocument/2006/relationships/image" Target="media/image301.wmf"/><Relationship Id="rId85" Type="http://schemas.openxmlformats.org/officeDocument/2006/relationships/oleObject" Target="embeddings/oleObject36.bin"/><Relationship Id="rId150" Type="http://schemas.openxmlformats.org/officeDocument/2006/relationships/image" Target="media/image75.wmf"/><Relationship Id="rId595" Type="http://schemas.openxmlformats.org/officeDocument/2006/relationships/image" Target="media/image294.wmf"/><Relationship Id="rId816" Type="http://schemas.openxmlformats.org/officeDocument/2006/relationships/oleObject" Target="embeddings/oleObject407.bin"/><Relationship Id="rId248" Type="http://schemas.openxmlformats.org/officeDocument/2006/relationships/oleObject" Target="embeddings/oleObject121.bin"/><Relationship Id="rId455" Type="http://schemas.openxmlformats.org/officeDocument/2006/relationships/image" Target="media/image224.wmf"/><Relationship Id="rId662" Type="http://schemas.openxmlformats.org/officeDocument/2006/relationships/image" Target="media/image326.wmf"/><Relationship Id="rId12" Type="http://schemas.openxmlformats.org/officeDocument/2006/relationships/image" Target="media/image5.png"/><Relationship Id="rId108" Type="http://schemas.openxmlformats.org/officeDocument/2006/relationships/image" Target="media/image54.wmf"/><Relationship Id="rId315" Type="http://schemas.openxmlformats.org/officeDocument/2006/relationships/image" Target="media/image154.wmf"/><Relationship Id="rId522" Type="http://schemas.openxmlformats.org/officeDocument/2006/relationships/oleObject" Target="embeddings/oleObject258.bin"/><Relationship Id="rId96" Type="http://schemas.openxmlformats.org/officeDocument/2006/relationships/image" Target="media/image48.wmf"/><Relationship Id="rId161" Type="http://schemas.openxmlformats.org/officeDocument/2006/relationships/image" Target="media/image78.wmf"/><Relationship Id="rId399" Type="http://schemas.openxmlformats.org/officeDocument/2006/relationships/image" Target="media/image196.wmf"/><Relationship Id="rId827" Type="http://schemas.openxmlformats.org/officeDocument/2006/relationships/image" Target="media/image408.wmf"/><Relationship Id="rId259" Type="http://schemas.openxmlformats.org/officeDocument/2006/relationships/image" Target="media/image126.wmf"/><Relationship Id="rId466" Type="http://schemas.openxmlformats.org/officeDocument/2006/relationships/oleObject" Target="embeddings/oleObject230.bin"/><Relationship Id="rId673" Type="http://schemas.openxmlformats.org/officeDocument/2006/relationships/oleObject" Target="embeddings/oleObject335.bin"/><Relationship Id="rId23" Type="http://schemas.openxmlformats.org/officeDocument/2006/relationships/oleObject" Target="embeddings/oleObject5.bin"/><Relationship Id="rId119" Type="http://schemas.openxmlformats.org/officeDocument/2006/relationships/oleObject" Target="embeddings/oleObject53.bin"/><Relationship Id="rId326" Type="http://schemas.openxmlformats.org/officeDocument/2006/relationships/oleObject" Target="embeddings/oleObject160.bin"/><Relationship Id="rId533" Type="http://schemas.openxmlformats.org/officeDocument/2006/relationships/image" Target="media/image263.wmf"/><Relationship Id="rId740" Type="http://schemas.openxmlformats.org/officeDocument/2006/relationships/oleObject" Target="embeddings/oleObject369.bin"/><Relationship Id="rId838" Type="http://schemas.openxmlformats.org/officeDocument/2006/relationships/oleObject" Target="embeddings/oleObject418.bin"/><Relationship Id="rId172" Type="http://schemas.openxmlformats.org/officeDocument/2006/relationships/oleObject" Target="embeddings/oleObject82.bin"/><Relationship Id="rId477" Type="http://schemas.openxmlformats.org/officeDocument/2006/relationships/image" Target="media/image235.wmf"/><Relationship Id="rId600" Type="http://schemas.openxmlformats.org/officeDocument/2006/relationships/oleObject" Target="embeddings/oleObject297.bin"/><Relationship Id="rId684" Type="http://schemas.openxmlformats.org/officeDocument/2006/relationships/oleObject" Target="embeddings/oleObject341.bin"/><Relationship Id="rId337" Type="http://schemas.openxmlformats.org/officeDocument/2006/relationships/image" Target="media/image165.wmf"/><Relationship Id="rId34" Type="http://schemas.openxmlformats.org/officeDocument/2006/relationships/image" Target="media/image17.wmf"/><Relationship Id="rId544" Type="http://schemas.openxmlformats.org/officeDocument/2006/relationships/oleObject" Target="embeddings/oleObject269.bin"/><Relationship Id="rId751" Type="http://schemas.openxmlformats.org/officeDocument/2006/relationships/image" Target="media/image370.wmf"/><Relationship Id="rId849" Type="http://schemas.openxmlformats.org/officeDocument/2006/relationships/header" Target="header1.xml"/><Relationship Id="rId183" Type="http://schemas.openxmlformats.org/officeDocument/2006/relationships/image" Target="media/image89.wmf"/><Relationship Id="rId390" Type="http://schemas.openxmlformats.org/officeDocument/2006/relationships/oleObject" Target="embeddings/oleObject192.bin"/><Relationship Id="rId404" Type="http://schemas.openxmlformats.org/officeDocument/2006/relationships/oleObject" Target="embeddings/oleObject199.bin"/><Relationship Id="rId611" Type="http://schemas.openxmlformats.org/officeDocument/2006/relationships/oleObject" Target="embeddings/oleObject303.bin"/><Relationship Id="rId250" Type="http://schemas.openxmlformats.org/officeDocument/2006/relationships/oleObject" Target="embeddings/oleObject122.bin"/><Relationship Id="rId488" Type="http://schemas.openxmlformats.org/officeDocument/2006/relationships/oleObject" Target="embeddings/oleObject241.bin"/><Relationship Id="rId695" Type="http://schemas.openxmlformats.org/officeDocument/2006/relationships/image" Target="media/image342.wmf"/><Relationship Id="rId709" Type="http://schemas.openxmlformats.org/officeDocument/2006/relationships/image" Target="media/image349.wmf"/><Relationship Id="rId45" Type="http://schemas.openxmlformats.org/officeDocument/2006/relationships/oleObject" Target="embeddings/oleObject16.bin"/><Relationship Id="rId110" Type="http://schemas.openxmlformats.org/officeDocument/2006/relationships/image" Target="media/image55.wmf"/><Relationship Id="rId348" Type="http://schemas.openxmlformats.org/officeDocument/2006/relationships/oleObject" Target="embeddings/oleObject171.bin"/><Relationship Id="rId555" Type="http://schemas.openxmlformats.org/officeDocument/2006/relationships/image" Target="media/image274.wmf"/><Relationship Id="rId762" Type="http://schemas.openxmlformats.org/officeDocument/2006/relationships/oleObject" Target="embeddings/oleObject380.bin"/><Relationship Id="rId194" Type="http://schemas.openxmlformats.org/officeDocument/2006/relationships/image" Target="media/image93.wmf"/><Relationship Id="rId208" Type="http://schemas.openxmlformats.org/officeDocument/2006/relationships/oleObject" Target="embeddings/oleObject101.bin"/><Relationship Id="rId415" Type="http://schemas.openxmlformats.org/officeDocument/2006/relationships/image" Target="media/image204.wmf"/><Relationship Id="rId622" Type="http://schemas.openxmlformats.org/officeDocument/2006/relationships/image" Target="media/image306.wmf"/><Relationship Id="rId261" Type="http://schemas.openxmlformats.org/officeDocument/2006/relationships/image" Target="media/image127.wmf"/><Relationship Id="rId499" Type="http://schemas.openxmlformats.org/officeDocument/2006/relationships/image" Target="media/image246.wmf"/><Relationship Id="rId56" Type="http://schemas.openxmlformats.org/officeDocument/2006/relationships/image" Target="media/image28.wmf"/><Relationship Id="rId359" Type="http://schemas.openxmlformats.org/officeDocument/2006/relationships/image" Target="media/image176.wmf"/><Relationship Id="rId566" Type="http://schemas.openxmlformats.org/officeDocument/2006/relationships/oleObject" Target="embeddings/oleObject280.bin"/><Relationship Id="rId773" Type="http://schemas.openxmlformats.org/officeDocument/2006/relationships/image" Target="media/image381.wmf"/><Relationship Id="rId121" Type="http://schemas.openxmlformats.org/officeDocument/2006/relationships/oleObject" Target="embeddings/oleObject54.bin"/><Relationship Id="rId219" Type="http://schemas.openxmlformats.org/officeDocument/2006/relationships/oleObject" Target="embeddings/oleObject107.bin"/><Relationship Id="rId426" Type="http://schemas.openxmlformats.org/officeDocument/2006/relationships/oleObject" Target="embeddings/oleObject210.bin"/><Relationship Id="rId633" Type="http://schemas.openxmlformats.org/officeDocument/2006/relationships/oleObject" Target="embeddings/oleObject315.bin"/><Relationship Id="rId840" Type="http://schemas.openxmlformats.org/officeDocument/2006/relationships/oleObject" Target="embeddings/oleObject419.bin"/><Relationship Id="rId67" Type="http://schemas.openxmlformats.org/officeDocument/2006/relationships/oleObject" Target="embeddings/oleObject27.bin"/><Relationship Id="rId272" Type="http://schemas.openxmlformats.org/officeDocument/2006/relationships/oleObject" Target="embeddings/oleObject133.bin"/><Relationship Id="rId577" Type="http://schemas.openxmlformats.org/officeDocument/2006/relationships/image" Target="media/image285.wmf"/><Relationship Id="rId700" Type="http://schemas.openxmlformats.org/officeDocument/2006/relationships/oleObject" Target="embeddings/oleObject349.bin"/><Relationship Id="rId132" Type="http://schemas.openxmlformats.org/officeDocument/2006/relationships/image" Target="media/image66.wmf"/><Relationship Id="rId784" Type="http://schemas.openxmlformats.org/officeDocument/2006/relationships/oleObject" Target="embeddings/oleObject391.bin"/><Relationship Id="rId437" Type="http://schemas.openxmlformats.org/officeDocument/2006/relationships/image" Target="media/image215.wmf"/><Relationship Id="rId644" Type="http://schemas.openxmlformats.org/officeDocument/2006/relationships/image" Target="media/image317.wmf"/><Relationship Id="rId851" Type="http://schemas.openxmlformats.org/officeDocument/2006/relationships/fontTable" Target="fontTable.xml"/><Relationship Id="rId283" Type="http://schemas.openxmlformats.org/officeDocument/2006/relationships/image" Target="media/image138.wmf"/><Relationship Id="rId490" Type="http://schemas.openxmlformats.org/officeDocument/2006/relationships/oleObject" Target="embeddings/oleObject242.bin"/><Relationship Id="rId504" Type="http://schemas.openxmlformats.org/officeDocument/2006/relationships/oleObject" Target="embeddings/oleObject249.bin"/><Relationship Id="rId711" Type="http://schemas.openxmlformats.org/officeDocument/2006/relationships/image" Target="media/image350.wmf"/><Relationship Id="rId78" Type="http://schemas.openxmlformats.org/officeDocument/2006/relationships/image" Target="media/image39.wmf"/><Relationship Id="rId143" Type="http://schemas.openxmlformats.org/officeDocument/2006/relationships/oleObject" Target="embeddings/oleObject65.bin"/><Relationship Id="rId350" Type="http://schemas.openxmlformats.org/officeDocument/2006/relationships/oleObject" Target="embeddings/oleObject172.bin"/><Relationship Id="rId588" Type="http://schemas.openxmlformats.org/officeDocument/2006/relationships/oleObject" Target="embeddings/oleObject291.bin"/><Relationship Id="rId795" Type="http://schemas.openxmlformats.org/officeDocument/2006/relationships/image" Target="media/image392.wmf"/><Relationship Id="rId809" Type="http://schemas.openxmlformats.org/officeDocument/2006/relationships/image" Target="media/image399.wmf"/><Relationship Id="rId9" Type="http://schemas.openxmlformats.org/officeDocument/2006/relationships/image" Target="media/image2.gif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1.bin"/><Relationship Id="rId655" Type="http://schemas.openxmlformats.org/officeDocument/2006/relationships/oleObject" Target="embeddings/oleObject326.bin"/><Relationship Id="rId294" Type="http://schemas.openxmlformats.org/officeDocument/2006/relationships/oleObject" Target="embeddings/oleObject144.bin"/><Relationship Id="rId308" Type="http://schemas.openxmlformats.org/officeDocument/2006/relationships/oleObject" Target="embeddings/oleObject151.bin"/><Relationship Id="rId515" Type="http://schemas.openxmlformats.org/officeDocument/2006/relationships/image" Target="media/image254.wmf"/><Relationship Id="rId722" Type="http://schemas.openxmlformats.org/officeDocument/2006/relationships/oleObject" Target="embeddings/oleObject360.bin"/><Relationship Id="rId89" Type="http://schemas.openxmlformats.org/officeDocument/2006/relationships/oleObject" Target="embeddings/oleObject38.bin"/><Relationship Id="rId154" Type="http://schemas.openxmlformats.org/officeDocument/2006/relationships/oleObject" Target="embeddings/oleObject72.bin"/><Relationship Id="rId361" Type="http://schemas.openxmlformats.org/officeDocument/2006/relationships/image" Target="media/image177.wmf"/><Relationship Id="rId599" Type="http://schemas.openxmlformats.org/officeDocument/2006/relationships/image" Target="media/image296.wmf"/><Relationship Id="rId459" Type="http://schemas.openxmlformats.org/officeDocument/2006/relationships/image" Target="media/image226.wmf"/><Relationship Id="rId666" Type="http://schemas.openxmlformats.org/officeDocument/2006/relationships/image" Target="media/image328.wmf"/><Relationship Id="rId16" Type="http://schemas.openxmlformats.org/officeDocument/2006/relationships/image" Target="media/image8.wmf"/><Relationship Id="rId221" Type="http://schemas.openxmlformats.org/officeDocument/2006/relationships/oleObject" Target="embeddings/oleObject108.bin"/><Relationship Id="rId319" Type="http://schemas.openxmlformats.org/officeDocument/2006/relationships/image" Target="media/image156.wmf"/><Relationship Id="rId526" Type="http://schemas.openxmlformats.org/officeDocument/2006/relationships/oleObject" Target="embeddings/oleObject260.bin"/><Relationship Id="rId733" Type="http://schemas.openxmlformats.org/officeDocument/2006/relationships/image" Target="media/image361.wmf"/><Relationship Id="rId165" Type="http://schemas.openxmlformats.org/officeDocument/2006/relationships/image" Target="media/image80.wmf"/><Relationship Id="rId372" Type="http://schemas.openxmlformats.org/officeDocument/2006/relationships/oleObject" Target="embeddings/oleObject183.bin"/><Relationship Id="rId677" Type="http://schemas.openxmlformats.org/officeDocument/2006/relationships/oleObject" Target="embeddings/oleObject337.bin"/><Relationship Id="rId800" Type="http://schemas.openxmlformats.org/officeDocument/2006/relationships/oleObject" Target="embeddings/oleObject399.bin"/><Relationship Id="rId232" Type="http://schemas.openxmlformats.org/officeDocument/2006/relationships/image" Target="media/image112.wmf"/><Relationship Id="rId27" Type="http://schemas.openxmlformats.org/officeDocument/2006/relationships/oleObject" Target="embeddings/oleObject7.bin"/><Relationship Id="rId537" Type="http://schemas.openxmlformats.org/officeDocument/2006/relationships/image" Target="media/image265.wmf"/><Relationship Id="rId744" Type="http://schemas.openxmlformats.org/officeDocument/2006/relationships/oleObject" Target="embeddings/oleObject371.bin"/><Relationship Id="rId80" Type="http://schemas.openxmlformats.org/officeDocument/2006/relationships/image" Target="media/image40.wmf"/><Relationship Id="rId176" Type="http://schemas.openxmlformats.org/officeDocument/2006/relationships/oleObject" Target="embeddings/oleObject84.bin"/><Relationship Id="rId383" Type="http://schemas.openxmlformats.org/officeDocument/2006/relationships/image" Target="media/image188.wmf"/><Relationship Id="rId590" Type="http://schemas.openxmlformats.org/officeDocument/2006/relationships/oleObject" Target="embeddings/oleObject292.bin"/><Relationship Id="rId604" Type="http://schemas.openxmlformats.org/officeDocument/2006/relationships/oleObject" Target="embeddings/oleObject299.bin"/><Relationship Id="rId811" Type="http://schemas.openxmlformats.org/officeDocument/2006/relationships/image" Target="media/image400.wmf"/><Relationship Id="rId243" Type="http://schemas.openxmlformats.org/officeDocument/2006/relationships/image" Target="media/image118.wmf"/><Relationship Id="rId450" Type="http://schemas.openxmlformats.org/officeDocument/2006/relationships/oleObject" Target="embeddings/oleObject222.bin"/><Relationship Id="rId688" Type="http://schemas.openxmlformats.org/officeDocument/2006/relationships/oleObject" Target="embeddings/oleObject343.bin"/><Relationship Id="rId38" Type="http://schemas.openxmlformats.org/officeDocument/2006/relationships/image" Target="media/image19.wmf"/><Relationship Id="rId103" Type="http://schemas.openxmlformats.org/officeDocument/2006/relationships/image" Target="media/image53.wmf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71.bin"/><Relationship Id="rId755" Type="http://schemas.openxmlformats.org/officeDocument/2006/relationships/image" Target="media/image372.wmf"/><Relationship Id="rId91" Type="http://schemas.openxmlformats.org/officeDocument/2006/relationships/oleObject" Target="embeddings/oleObject39.bin"/><Relationship Id="rId187" Type="http://schemas.openxmlformats.org/officeDocument/2006/relationships/oleObject" Target="embeddings/oleObject91.bin"/><Relationship Id="rId394" Type="http://schemas.openxmlformats.org/officeDocument/2006/relationships/oleObject" Target="embeddings/oleObject194.bin"/><Relationship Id="rId408" Type="http://schemas.openxmlformats.org/officeDocument/2006/relationships/oleObject" Target="embeddings/oleObject201.bin"/><Relationship Id="rId615" Type="http://schemas.openxmlformats.org/officeDocument/2006/relationships/oleObject" Target="embeddings/oleObject306.bin"/><Relationship Id="rId822" Type="http://schemas.openxmlformats.org/officeDocument/2006/relationships/oleObject" Target="embeddings/oleObject410.bin"/><Relationship Id="rId254" Type="http://schemas.openxmlformats.org/officeDocument/2006/relationships/oleObject" Target="embeddings/oleObject124.bin"/><Relationship Id="rId699" Type="http://schemas.openxmlformats.org/officeDocument/2006/relationships/image" Target="media/image344.wmf"/><Relationship Id="rId49" Type="http://schemas.openxmlformats.org/officeDocument/2006/relationships/oleObject" Target="embeddings/oleObject18.bin"/><Relationship Id="rId114" Type="http://schemas.openxmlformats.org/officeDocument/2006/relationships/image" Target="media/image57.wmf"/><Relationship Id="rId461" Type="http://schemas.openxmlformats.org/officeDocument/2006/relationships/image" Target="media/image227.wmf"/><Relationship Id="rId559" Type="http://schemas.openxmlformats.org/officeDocument/2006/relationships/image" Target="media/image276.wmf"/><Relationship Id="rId766" Type="http://schemas.openxmlformats.org/officeDocument/2006/relationships/oleObject" Target="embeddings/oleObject382.bin"/><Relationship Id="rId198" Type="http://schemas.openxmlformats.org/officeDocument/2006/relationships/image" Target="media/image95.png"/><Relationship Id="rId321" Type="http://schemas.openxmlformats.org/officeDocument/2006/relationships/image" Target="media/image157.wmf"/><Relationship Id="rId419" Type="http://schemas.openxmlformats.org/officeDocument/2006/relationships/image" Target="media/image206.wmf"/><Relationship Id="rId626" Type="http://schemas.openxmlformats.org/officeDocument/2006/relationships/image" Target="media/image308.wmf"/><Relationship Id="rId833" Type="http://schemas.openxmlformats.org/officeDocument/2006/relationships/image" Target="media/image411.wmf"/><Relationship Id="rId265" Type="http://schemas.openxmlformats.org/officeDocument/2006/relationships/image" Target="media/image129.wmf"/><Relationship Id="rId472" Type="http://schemas.openxmlformats.org/officeDocument/2006/relationships/oleObject" Target="embeddings/oleObject233.bin"/><Relationship Id="rId125" Type="http://schemas.openxmlformats.org/officeDocument/2006/relationships/oleObject" Target="embeddings/oleObject56.bin"/><Relationship Id="rId332" Type="http://schemas.openxmlformats.org/officeDocument/2006/relationships/oleObject" Target="embeddings/oleObject163.bin"/><Relationship Id="rId777" Type="http://schemas.openxmlformats.org/officeDocument/2006/relationships/image" Target="media/image383.wmf"/><Relationship Id="rId637" Type="http://schemas.openxmlformats.org/officeDocument/2006/relationships/oleObject" Target="embeddings/oleObject317.bin"/><Relationship Id="rId844" Type="http://schemas.openxmlformats.org/officeDocument/2006/relationships/oleObject" Target="embeddings/oleObject421.bin"/><Relationship Id="rId276" Type="http://schemas.openxmlformats.org/officeDocument/2006/relationships/oleObject" Target="embeddings/oleObject135.bin"/><Relationship Id="rId483" Type="http://schemas.openxmlformats.org/officeDocument/2006/relationships/image" Target="media/image238.wmf"/><Relationship Id="rId690" Type="http://schemas.openxmlformats.org/officeDocument/2006/relationships/oleObject" Target="embeddings/oleObject344.bin"/><Relationship Id="rId704" Type="http://schemas.openxmlformats.org/officeDocument/2006/relationships/oleObject" Target="embeddings/oleObject351.bin"/><Relationship Id="rId40" Type="http://schemas.openxmlformats.org/officeDocument/2006/relationships/image" Target="media/image20.wmf"/><Relationship Id="rId136" Type="http://schemas.openxmlformats.org/officeDocument/2006/relationships/image" Target="media/image68.wmf"/><Relationship Id="rId343" Type="http://schemas.openxmlformats.org/officeDocument/2006/relationships/image" Target="media/image168.wmf"/><Relationship Id="rId550" Type="http://schemas.openxmlformats.org/officeDocument/2006/relationships/oleObject" Target="embeddings/oleObject272.bin"/><Relationship Id="rId788" Type="http://schemas.openxmlformats.org/officeDocument/2006/relationships/oleObject" Target="embeddings/oleObject393.bin"/><Relationship Id="rId203" Type="http://schemas.openxmlformats.org/officeDocument/2006/relationships/image" Target="media/image98.wmf"/><Relationship Id="rId648" Type="http://schemas.openxmlformats.org/officeDocument/2006/relationships/image" Target="media/image319.wmf"/><Relationship Id="rId287" Type="http://schemas.openxmlformats.org/officeDocument/2006/relationships/image" Target="media/image140.wmf"/><Relationship Id="rId410" Type="http://schemas.openxmlformats.org/officeDocument/2006/relationships/oleObject" Target="embeddings/oleObject202.bin"/><Relationship Id="rId494" Type="http://schemas.openxmlformats.org/officeDocument/2006/relationships/oleObject" Target="embeddings/oleObject244.bin"/><Relationship Id="rId508" Type="http://schemas.openxmlformats.org/officeDocument/2006/relationships/oleObject" Target="embeddings/oleObject251.bin"/><Relationship Id="rId715" Type="http://schemas.openxmlformats.org/officeDocument/2006/relationships/image" Target="media/image352.wmf"/><Relationship Id="rId147" Type="http://schemas.openxmlformats.org/officeDocument/2006/relationships/oleObject" Target="embeddings/oleObject67.bin"/><Relationship Id="rId354" Type="http://schemas.openxmlformats.org/officeDocument/2006/relationships/oleObject" Target="embeddings/oleObject174.bin"/><Relationship Id="rId799" Type="http://schemas.openxmlformats.org/officeDocument/2006/relationships/image" Target="media/image394.wmf"/><Relationship Id="rId51" Type="http://schemas.openxmlformats.org/officeDocument/2006/relationships/oleObject" Target="embeddings/oleObject19.bin"/><Relationship Id="rId561" Type="http://schemas.openxmlformats.org/officeDocument/2006/relationships/image" Target="media/image277.wmf"/><Relationship Id="rId659" Type="http://schemas.openxmlformats.org/officeDocument/2006/relationships/oleObject" Target="embeddings/oleObject328.bin"/><Relationship Id="rId214" Type="http://schemas.openxmlformats.org/officeDocument/2006/relationships/oleObject" Target="embeddings/oleObject105.bin"/><Relationship Id="rId298" Type="http://schemas.openxmlformats.org/officeDocument/2006/relationships/oleObject" Target="embeddings/oleObject146.bin"/><Relationship Id="rId421" Type="http://schemas.openxmlformats.org/officeDocument/2006/relationships/image" Target="media/image207.wmf"/><Relationship Id="rId519" Type="http://schemas.openxmlformats.org/officeDocument/2006/relationships/image" Target="media/image256.wmf"/><Relationship Id="rId158" Type="http://schemas.openxmlformats.org/officeDocument/2006/relationships/oleObject" Target="embeddings/oleObject75.bin"/><Relationship Id="rId726" Type="http://schemas.openxmlformats.org/officeDocument/2006/relationships/oleObject" Target="embeddings/oleObject362.bin"/><Relationship Id="rId62" Type="http://schemas.openxmlformats.org/officeDocument/2006/relationships/image" Target="media/image31.wmf"/><Relationship Id="rId365" Type="http://schemas.openxmlformats.org/officeDocument/2006/relationships/image" Target="media/image179.wmf"/><Relationship Id="rId572" Type="http://schemas.openxmlformats.org/officeDocument/2006/relationships/oleObject" Target="embeddings/oleObject283.bin"/><Relationship Id="rId225" Type="http://schemas.openxmlformats.org/officeDocument/2006/relationships/oleObject" Target="embeddings/oleObject110.bin"/><Relationship Id="rId432" Type="http://schemas.openxmlformats.org/officeDocument/2006/relationships/oleObject" Target="embeddings/oleObject213.bin"/><Relationship Id="rId737" Type="http://schemas.openxmlformats.org/officeDocument/2006/relationships/image" Target="media/image363.wmf"/><Relationship Id="rId73" Type="http://schemas.openxmlformats.org/officeDocument/2006/relationships/oleObject" Target="embeddings/oleObject30.bin"/><Relationship Id="rId169" Type="http://schemas.openxmlformats.org/officeDocument/2006/relationships/image" Target="media/image82.wmf"/><Relationship Id="rId376" Type="http://schemas.openxmlformats.org/officeDocument/2006/relationships/oleObject" Target="embeddings/oleObject185.bin"/><Relationship Id="rId583" Type="http://schemas.openxmlformats.org/officeDocument/2006/relationships/image" Target="media/image288.wmf"/><Relationship Id="rId790" Type="http://schemas.openxmlformats.org/officeDocument/2006/relationships/oleObject" Target="embeddings/oleObject394.bin"/><Relationship Id="rId804" Type="http://schemas.openxmlformats.org/officeDocument/2006/relationships/oleObject" Target="embeddings/oleObject401.bin"/><Relationship Id="rId4" Type="http://schemas.openxmlformats.org/officeDocument/2006/relationships/settings" Target="settings.xml"/><Relationship Id="rId236" Type="http://schemas.openxmlformats.org/officeDocument/2006/relationships/image" Target="media/image114.wmf"/><Relationship Id="rId443" Type="http://schemas.openxmlformats.org/officeDocument/2006/relationships/image" Target="media/image218.wmf"/><Relationship Id="rId650" Type="http://schemas.openxmlformats.org/officeDocument/2006/relationships/image" Target="media/image320.wmf"/><Relationship Id="rId303" Type="http://schemas.openxmlformats.org/officeDocument/2006/relationships/image" Target="media/image148.wmf"/><Relationship Id="rId748" Type="http://schemas.openxmlformats.org/officeDocument/2006/relationships/oleObject" Target="embeddings/oleObject373.bin"/><Relationship Id="rId84" Type="http://schemas.openxmlformats.org/officeDocument/2006/relationships/image" Target="media/image42.wmf"/><Relationship Id="rId387" Type="http://schemas.openxmlformats.org/officeDocument/2006/relationships/image" Target="media/image190.wmf"/><Relationship Id="rId510" Type="http://schemas.openxmlformats.org/officeDocument/2006/relationships/oleObject" Target="embeddings/oleObject252.bin"/><Relationship Id="rId594" Type="http://schemas.openxmlformats.org/officeDocument/2006/relationships/oleObject" Target="embeddings/oleObject294.bin"/><Relationship Id="rId608" Type="http://schemas.openxmlformats.org/officeDocument/2006/relationships/oleObject" Target="embeddings/oleObject301.bin"/><Relationship Id="rId815" Type="http://schemas.openxmlformats.org/officeDocument/2006/relationships/image" Target="media/image402.wmf"/><Relationship Id="rId247" Type="http://schemas.openxmlformats.org/officeDocument/2006/relationships/image" Target="media/image120.wmf"/><Relationship Id="rId107" Type="http://schemas.openxmlformats.org/officeDocument/2006/relationships/oleObject" Target="embeddings/oleObject47.bin"/><Relationship Id="rId454" Type="http://schemas.openxmlformats.org/officeDocument/2006/relationships/oleObject" Target="embeddings/oleObject224.bin"/><Relationship Id="rId661" Type="http://schemas.openxmlformats.org/officeDocument/2006/relationships/oleObject" Target="embeddings/oleObject329.bin"/><Relationship Id="rId759" Type="http://schemas.openxmlformats.org/officeDocument/2006/relationships/image" Target="media/image374.wmf"/><Relationship Id="rId11" Type="http://schemas.openxmlformats.org/officeDocument/2006/relationships/image" Target="media/image4.png"/><Relationship Id="rId314" Type="http://schemas.openxmlformats.org/officeDocument/2006/relationships/oleObject" Target="embeddings/oleObject154.bin"/><Relationship Id="rId398" Type="http://schemas.openxmlformats.org/officeDocument/2006/relationships/oleObject" Target="embeddings/oleObject196.bin"/><Relationship Id="rId521" Type="http://schemas.openxmlformats.org/officeDocument/2006/relationships/image" Target="media/image257.wmf"/><Relationship Id="rId619" Type="http://schemas.openxmlformats.org/officeDocument/2006/relationships/oleObject" Target="embeddings/oleObject308.bin"/><Relationship Id="rId95" Type="http://schemas.openxmlformats.org/officeDocument/2006/relationships/oleObject" Target="embeddings/oleObject41.bin"/><Relationship Id="rId160" Type="http://schemas.openxmlformats.org/officeDocument/2006/relationships/oleObject" Target="embeddings/oleObject76.bin"/><Relationship Id="rId826" Type="http://schemas.openxmlformats.org/officeDocument/2006/relationships/oleObject" Target="embeddings/oleObject412.bin"/><Relationship Id="rId258" Type="http://schemas.openxmlformats.org/officeDocument/2006/relationships/oleObject" Target="embeddings/oleObject126.bin"/><Relationship Id="rId465" Type="http://schemas.openxmlformats.org/officeDocument/2006/relationships/image" Target="media/image229.wmf"/><Relationship Id="rId672" Type="http://schemas.openxmlformats.org/officeDocument/2006/relationships/image" Target="media/image331.wmf"/><Relationship Id="rId22" Type="http://schemas.openxmlformats.org/officeDocument/2006/relationships/image" Target="media/image11.wmf"/><Relationship Id="rId118" Type="http://schemas.openxmlformats.org/officeDocument/2006/relationships/image" Target="media/image59.wmf"/><Relationship Id="rId325" Type="http://schemas.openxmlformats.org/officeDocument/2006/relationships/image" Target="media/image159.wmf"/><Relationship Id="rId532" Type="http://schemas.openxmlformats.org/officeDocument/2006/relationships/oleObject" Target="embeddings/oleObject263.bin"/><Relationship Id="rId171" Type="http://schemas.openxmlformats.org/officeDocument/2006/relationships/image" Target="media/image83.wmf"/><Relationship Id="rId837" Type="http://schemas.openxmlformats.org/officeDocument/2006/relationships/image" Target="media/image413.wmf"/><Relationship Id="rId269" Type="http://schemas.openxmlformats.org/officeDocument/2006/relationships/image" Target="media/image131.wmf"/><Relationship Id="rId476" Type="http://schemas.openxmlformats.org/officeDocument/2006/relationships/oleObject" Target="embeddings/oleObject235.bin"/><Relationship Id="rId683" Type="http://schemas.openxmlformats.org/officeDocument/2006/relationships/oleObject" Target="embeddings/oleObject340.bin"/><Relationship Id="rId33" Type="http://schemas.openxmlformats.org/officeDocument/2006/relationships/oleObject" Target="embeddings/oleObject10.bin"/><Relationship Id="rId129" Type="http://schemas.openxmlformats.org/officeDocument/2006/relationships/oleObject" Target="embeddings/oleObject58.bin"/><Relationship Id="rId336" Type="http://schemas.openxmlformats.org/officeDocument/2006/relationships/oleObject" Target="embeddings/oleObject165.bin"/><Relationship Id="rId543" Type="http://schemas.openxmlformats.org/officeDocument/2006/relationships/image" Target="media/image268.wmf"/><Relationship Id="rId182" Type="http://schemas.openxmlformats.org/officeDocument/2006/relationships/oleObject" Target="embeddings/oleObject87.bin"/><Relationship Id="rId403" Type="http://schemas.openxmlformats.org/officeDocument/2006/relationships/image" Target="media/image198.wmf"/><Relationship Id="rId750" Type="http://schemas.openxmlformats.org/officeDocument/2006/relationships/oleObject" Target="embeddings/oleObject374.bin"/><Relationship Id="rId848" Type="http://schemas.openxmlformats.org/officeDocument/2006/relationships/oleObject" Target="embeddings/oleObject423.bin"/><Relationship Id="rId487" Type="http://schemas.openxmlformats.org/officeDocument/2006/relationships/image" Target="media/image240.wmf"/><Relationship Id="rId610" Type="http://schemas.openxmlformats.org/officeDocument/2006/relationships/oleObject" Target="embeddings/oleObject302.bin"/><Relationship Id="rId694" Type="http://schemas.openxmlformats.org/officeDocument/2006/relationships/oleObject" Target="embeddings/oleObject346.bin"/><Relationship Id="rId708" Type="http://schemas.openxmlformats.org/officeDocument/2006/relationships/oleObject" Target="embeddings/oleObject353.bin"/><Relationship Id="rId347" Type="http://schemas.openxmlformats.org/officeDocument/2006/relationships/image" Target="media/image170.wmf"/><Relationship Id="rId44" Type="http://schemas.openxmlformats.org/officeDocument/2006/relationships/image" Target="media/image22.wmf"/><Relationship Id="rId554" Type="http://schemas.openxmlformats.org/officeDocument/2006/relationships/oleObject" Target="embeddings/oleObject274.bin"/><Relationship Id="rId761" Type="http://schemas.openxmlformats.org/officeDocument/2006/relationships/image" Target="media/image375.wmf"/><Relationship Id="rId193" Type="http://schemas.openxmlformats.org/officeDocument/2006/relationships/oleObject" Target="embeddings/oleObject94.bin"/><Relationship Id="rId207" Type="http://schemas.openxmlformats.org/officeDocument/2006/relationships/image" Target="media/image100.wmf"/><Relationship Id="rId414" Type="http://schemas.openxmlformats.org/officeDocument/2006/relationships/oleObject" Target="embeddings/oleObject204.bin"/><Relationship Id="rId498" Type="http://schemas.openxmlformats.org/officeDocument/2006/relationships/oleObject" Target="embeddings/oleObject246.bin"/><Relationship Id="rId621" Type="http://schemas.openxmlformats.org/officeDocument/2006/relationships/oleObject" Target="embeddings/oleObject309.bin"/><Relationship Id="rId260" Type="http://schemas.openxmlformats.org/officeDocument/2006/relationships/oleObject" Target="embeddings/oleObject127.bin"/><Relationship Id="rId719" Type="http://schemas.openxmlformats.org/officeDocument/2006/relationships/image" Target="media/image354.wmf"/><Relationship Id="rId55" Type="http://schemas.openxmlformats.org/officeDocument/2006/relationships/oleObject" Target="embeddings/oleObject21.bin"/><Relationship Id="rId120" Type="http://schemas.openxmlformats.org/officeDocument/2006/relationships/image" Target="media/image60.wmf"/><Relationship Id="rId358" Type="http://schemas.openxmlformats.org/officeDocument/2006/relationships/oleObject" Target="embeddings/oleObject176.bin"/><Relationship Id="rId565" Type="http://schemas.openxmlformats.org/officeDocument/2006/relationships/image" Target="media/image279.wmf"/><Relationship Id="rId772" Type="http://schemas.openxmlformats.org/officeDocument/2006/relationships/oleObject" Target="embeddings/oleObject385.bin"/><Relationship Id="rId218" Type="http://schemas.openxmlformats.org/officeDocument/2006/relationships/image" Target="media/image105.wmf"/><Relationship Id="rId425" Type="http://schemas.openxmlformats.org/officeDocument/2006/relationships/image" Target="media/image209.wmf"/><Relationship Id="rId632" Type="http://schemas.openxmlformats.org/officeDocument/2006/relationships/image" Target="media/image311.wmf"/><Relationship Id="rId271" Type="http://schemas.openxmlformats.org/officeDocument/2006/relationships/image" Target="media/image132.wmf"/><Relationship Id="rId66" Type="http://schemas.openxmlformats.org/officeDocument/2006/relationships/image" Target="media/image33.wmf"/><Relationship Id="rId131" Type="http://schemas.openxmlformats.org/officeDocument/2006/relationships/oleObject" Target="embeddings/oleObject59.bin"/><Relationship Id="rId369" Type="http://schemas.openxmlformats.org/officeDocument/2006/relationships/image" Target="media/image181.wmf"/><Relationship Id="rId576" Type="http://schemas.openxmlformats.org/officeDocument/2006/relationships/oleObject" Target="embeddings/oleObject285.bin"/><Relationship Id="rId783" Type="http://schemas.openxmlformats.org/officeDocument/2006/relationships/image" Target="media/image386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19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E41243-AA2F-4EF5-A84D-8635E7F2E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36</TotalTime>
  <Pages>12</Pages>
  <Words>2464</Words>
  <Characters>14048</Characters>
  <Application>Microsoft Office Word</Application>
  <DocSecurity>0</DocSecurity>
  <Lines>117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cp:lastPrinted>2021-06-24T09:37:00Z</cp:lastPrinted>
  <dcterms:created xsi:type="dcterms:W3CDTF">2021-06-24T08:54:00Z</dcterms:created>
  <dcterms:modified xsi:type="dcterms:W3CDTF">2021-06-24T09:41:00Z</dcterms:modified>
</cp:coreProperties>
</file>